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0A4E9" w14:textId="77777777" w:rsidR="00CC470F" w:rsidRDefault="00CC470F" w:rsidP="008027A4">
      <w:pPr>
        <w:rPr>
          <w:lang w:val="nb-NO"/>
        </w:rPr>
      </w:pPr>
    </w:p>
    <w:p w14:paraId="12D34E39" w14:textId="77777777" w:rsidR="008935E6" w:rsidRDefault="008935E6" w:rsidP="008027A4">
      <w:pPr>
        <w:rPr>
          <w:lang w:val="nb-NO"/>
        </w:rPr>
      </w:pPr>
    </w:p>
    <w:p w14:paraId="4F6C9070" w14:textId="77777777" w:rsidR="008935E6" w:rsidRDefault="008935E6" w:rsidP="008027A4">
      <w:pPr>
        <w:rPr>
          <w:lang w:val="nb-NO"/>
        </w:rPr>
      </w:pPr>
    </w:p>
    <w:p w14:paraId="12EDE737" w14:textId="77777777" w:rsidR="008935E6" w:rsidRDefault="008935E6" w:rsidP="008027A4">
      <w:pPr>
        <w:rPr>
          <w:lang w:val="nb-NO"/>
        </w:rPr>
      </w:pPr>
    </w:p>
    <w:p w14:paraId="4BCBEA3E" w14:textId="427A1822" w:rsidR="00CC470F" w:rsidRDefault="003E2571" w:rsidP="008027A4">
      <w:pPr>
        <w:rPr>
          <w:lang w:val="nb-NO"/>
        </w:rPr>
      </w:pPr>
      <w:r>
        <w:rPr>
          <w:noProof/>
        </w:rPr>
        <w:drawing>
          <wp:inline distT="0" distB="0" distL="0" distR="0" wp14:anchorId="60FCB67A" wp14:editId="59F15643">
            <wp:extent cx="5548095" cy="695325"/>
            <wp:effectExtent l="0" t="0" r="0" b="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6141" cy="72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62E61" w14:textId="77777777" w:rsidR="008935E6" w:rsidRDefault="008935E6" w:rsidP="008027A4">
      <w:pPr>
        <w:rPr>
          <w:lang w:val="nb-NO"/>
        </w:rPr>
      </w:pPr>
    </w:p>
    <w:p w14:paraId="618E219E" w14:textId="77777777" w:rsidR="008935E6" w:rsidRDefault="008935E6" w:rsidP="008027A4">
      <w:pPr>
        <w:rPr>
          <w:lang w:val="nb-NO"/>
        </w:rPr>
      </w:pPr>
    </w:p>
    <w:p w14:paraId="24AC9732" w14:textId="77777777" w:rsidR="008935E6" w:rsidRDefault="008935E6" w:rsidP="008027A4">
      <w:pPr>
        <w:rPr>
          <w:lang w:val="nb-NO"/>
        </w:rPr>
      </w:pPr>
    </w:p>
    <w:p w14:paraId="0C31291E" w14:textId="77777777" w:rsidR="008935E6" w:rsidRDefault="008935E6" w:rsidP="008027A4">
      <w:pPr>
        <w:rPr>
          <w:lang w:val="nb-NO"/>
        </w:rPr>
      </w:pPr>
    </w:p>
    <w:p w14:paraId="5503101B" w14:textId="77777777" w:rsidR="001D6CB6" w:rsidRPr="00C12A55" w:rsidRDefault="001D6CB6" w:rsidP="008027A4">
      <w:pPr>
        <w:rPr>
          <w:lang w:val="nb-NO"/>
        </w:rPr>
      </w:pPr>
    </w:p>
    <w:p w14:paraId="718DBC17" w14:textId="77777777" w:rsidR="006B6703" w:rsidRPr="00C12A55" w:rsidRDefault="006B6703" w:rsidP="008027A4">
      <w:pPr>
        <w:rPr>
          <w:lang w:val="nb-NO"/>
        </w:rPr>
      </w:pPr>
    </w:p>
    <w:p w14:paraId="6575A7DA" w14:textId="77777777" w:rsidR="006B6703" w:rsidRPr="00C12A55" w:rsidRDefault="006B6703" w:rsidP="008027A4">
      <w:pPr>
        <w:rPr>
          <w:lang w:val="nb-NO"/>
        </w:rPr>
      </w:pPr>
    </w:p>
    <w:p w14:paraId="6DB54CCE" w14:textId="77777777" w:rsidR="008935E6" w:rsidRDefault="008935E6" w:rsidP="007D190D">
      <w:pPr>
        <w:jc w:val="center"/>
        <w:rPr>
          <w:b/>
          <w:sz w:val="52"/>
          <w:szCs w:val="52"/>
          <w:lang w:val="nb-NO"/>
        </w:rPr>
      </w:pPr>
    </w:p>
    <w:p w14:paraId="5F506947" w14:textId="77777777" w:rsidR="007D190D" w:rsidRPr="004541F6" w:rsidRDefault="007D190D" w:rsidP="007D190D">
      <w:pPr>
        <w:jc w:val="center"/>
        <w:rPr>
          <w:rFonts w:ascii="Arial" w:hAnsi="Arial" w:cs="Arial"/>
          <w:b/>
          <w:sz w:val="52"/>
          <w:szCs w:val="52"/>
          <w:lang w:val="nb-NO"/>
        </w:rPr>
      </w:pPr>
      <w:r w:rsidRPr="004541F6">
        <w:rPr>
          <w:rFonts w:ascii="Arial" w:hAnsi="Arial" w:cs="Arial"/>
          <w:b/>
          <w:sz w:val="52"/>
          <w:szCs w:val="52"/>
          <w:lang w:val="nb-NO"/>
        </w:rPr>
        <w:t>AVTALESKJEMA</w:t>
      </w:r>
    </w:p>
    <w:p w14:paraId="2AE3BF1B" w14:textId="77777777" w:rsidR="007D190D" w:rsidRPr="004541F6" w:rsidRDefault="007D190D" w:rsidP="007D190D">
      <w:pPr>
        <w:jc w:val="center"/>
        <w:rPr>
          <w:rFonts w:ascii="Arial" w:hAnsi="Arial" w:cs="Arial"/>
          <w:b/>
          <w:sz w:val="52"/>
          <w:szCs w:val="52"/>
          <w:lang w:val="nb-NO"/>
        </w:rPr>
      </w:pPr>
    </w:p>
    <w:p w14:paraId="7E274160" w14:textId="77777777" w:rsidR="007D190D" w:rsidRPr="004541F6" w:rsidRDefault="007D190D" w:rsidP="007D190D">
      <w:pPr>
        <w:jc w:val="center"/>
        <w:rPr>
          <w:rFonts w:ascii="Arial" w:hAnsi="Arial" w:cs="Arial"/>
          <w:b/>
          <w:sz w:val="52"/>
          <w:szCs w:val="52"/>
          <w:lang w:val="nb-NO"/>
        </w:rPr>
      </w:pPr>
      <w:r w:rsidRPr="004541F6">
        <w:rPr>
          <w:rFonts w:ascii="Arial" w:hAnsi="Arial" w:cs="Arial"/>
          <w:b/>
          <w:sz w:val="52"/>
          <w:szCs w:val="52"/>
          <w:lang w:val="nb-NO"/>
        </w:rPr>
        <w:t>TIL</w:t>
      </w:r>
    </w:p>
    <w:p w14:paraId="0C7B05E5" w14:textId="2E065ECB" w:rsidR="007D190D" w:rsidRDefault="007D190D" w:rsidP="007D190D">
      <w:pPr>
        <w:jc w:val="center"/>
        <w:rPr>
          <w:rFonts w:ascii="Arial" w:hAnsi="Arial" w:cs="Arial"/>
          <w:b/>
          <w:sz w:val="52"/>
          <w:szCs w:val="52"/>
          <w:lang w:val="nb-NO"/>
        </w:rPr>
      </w:pPr>
    </w:p>
    <w:p w14:paraId="5D3D39A6" w14:textId="49B38850" w:rsidR="009211A2" w:rsidRPr="004541F6" w:rsidRDefault="009211A2" w:rsidP="007D190D">
      <w:pPr>
        <w:jc w:val="center"/>
        <w:rPr>
          <w:rFonts w:ascii="Arial" w:hAnsi="Arial" w:cs="Arial"/>
          <w:b/>
          <w:sz w:val="52"/>
          <w:szCs w:val="52"/>
          <w:lang w:val="nb-NO"/>
        </w:rPr>
      </w:pPr>
      <w:r>
        <w:rPr>
          <w:rFonts w:ascii="Arial" w:hAnsi="Arial" w:cs="Arial"/>
          <w:b/>
          <w:sz w:val="52"/>
          <w:szCs w:val="52"/>
          <w:lang w:val="nb-NO"/>
        </w:rPr>
        <w:t>ENKEL VAREKONTRAKT</w:t>
      </w:r>
    </w:p>
    <w:p w14:paraId="669DD30B" w14:textId="77777777" w:rsidR="007D190D" w:rsidRPr="004541F6" w:rsidRDefault="007D190D" w:rsidP="007D190D">
      <w:pPr>
        <w:rPr>
          <w:rFonts w:ascii="Arial" w:hAnsi="Arial" w:cs="Arial"/>
          <w:lang w:val="nb-NO"/>
        </w:rPr>
      </w:pPr>
    </w:p>
    <w:p w14:paraId="4FB63752" w14:textId="77777777" w:rsidR="007D190D" w:rsidRPr="004541F6" w:rsidRDefault="007D190D" w:rsidP="007D190D">
      <w:pPr>
        <w:rPr>
          <w:rFonts w:ascii="Arial" w:hAnsi="Arial" w:cs="Arial"/>
          <w:lang w:val="nb-NO"/>
        </w:rPr>
      </w:pPr>
    </w:p>
    <w:p w14:paraId="1C7514F7" w14:textId="77777777" w:rsidR="007D190D" w:rsidRPr="004541F6" w:rsidRDefault="007D190D" w:rsidP="007D190D">
      <w:pPr>
        <w:rPr>
          <w:rFonts w:ascii="Arial" w:hAnsi="Arial" w:cs="Arial"/>
          <w:lang w:val="nb-NO"/>
        </w:rPr>
      </w:pPr>
    </w:p>
    <w:p w14:paraId="52B208D8" w14:textId="77777777" w:rsidR="007D190D" w:rsidRPr="004541F6" w:rsidRDefault="007D190D" w:rsidP="007D190D">
      <w:pPr>
        <w:rPr>
          <w:rFonts w:ascii="Arial" w:hAnsi="Arial" w:cs="Arial"/>
          <w:lang w:val="nb-NO"/>
        </w:rPr>
      </w:pPr>
    </w:p>
    <w:p w14:paraId="130A1A64" w14:textId="77777777" w:rsidR="007D190D" w:rsidRPr="004541F6" w:rsidRDefault="007D190D" w:rsidP="007D190D">
      <w:pPr>
        <w:rPr>
          <w:rFonts w:ascii="Arial" w:hAnsi="Arial" w:cs="Arial"/>
          <w:lang w:val="nb-NO"/>
        </w:rPr>
      </w:pPr>
    </w:p>
    <w:p w14:paraId="60D89089" w14:textId="263398BA" w:rsidR="007D190D" w:rsidRPr="004541F6" w:rsidRDefault="007D190D" w:rsidP="007D190D">
      <w:pPr>
        <w:rPr>
          <w:rFonts w:ascii="Arial" w:hAnsi="Arial" w:cs="Arial"/>
          <w:color w:val="FF0000"/>
          <w:szCs w:val="20"/>
          <w:lang w:val="nb-NO"/>
        </w:rPr>
      </w:pPr>
      <w:r w:rsidRPr="004541F6">
        <w:rPr>
          <w:rFonts w:ascii="Arial" w:hAnsi="Arial" w:cs="Arial"/>
          <w:b/>
          <w:lang w:val="nb-NO"/>
        </w:rPr>
        <w:t>Avtalereferanse:</w:t>
      </w:r>
      <w:r w:rsidRPr="004541F6">
        <w:rPr>
          <w:rFonts w:ascii="Arial" w:hAnsi="Arial" w:cs="Arial"/>
          <w:lang w:val="nb-NO"/>
        </w:rPr>
        <w:tab/>
      </w:r>
      <w:r w:rsidR="00125F82" w:rsidRPr="00125F82">
        <w:rPr>
          <w:rFonts w:ascii="Arial" w:hAnsi="Arial" w:cs="Arial"/>
          <w:b/>
          <w:bCs/>
          <w:lang w:val="nb-NO"/>
        </w:rPr>
        <w:t>26/7166</w:t>
      </w:r>
    </w:p>
    <w:p w14:paraId="412BD449" w14:textId="77777777" w:rsidR="00D550E2" w:rsidRPr="004541F6" w:rsidRDefault="00D550E2" w:rsidP="007D190D">
      <w:pPr>
        <w:rPr>
          <w:rFonts w:ascii="Arial" w:hAnsi="Arial" w:cs="Arial"/>
          <w:lang w:val="nb-NO"/>
        </w:rPr>
      </w:pPr>
    </w:p>
    <w:p w14:paraId="4C56020B" w14:textId="46F78330" w:rsidR="007D190D" w:rsidRPr="004541F6" w:rsidRDefault="007D190D" w:rsidP="00DC52DF">
      <w:pPr>
        <w:rPr>
          <w:rFonts w:ascii="Arial" w:hAnsi="Arial" w:cs="Arial"/>
          <w:lang w:val="nb-NO"/>
        </w:rPr>
      </w:pPr>
      <w:r w:rsidRPr="004541F6">
        <w:rPr>
          <w:rFonts w:ascii="Arial" w:hAnsi="Arial" w:cs="Arial"/>
          <w:b/>
          <w:lang w:val="nb-NO"/>
        </w:rPr>
        <w:t>Avtaleområde:</w:t>
      </w:r>
      <w:r w:rsidRPr="004541F6">
        <w:rPr>
          <w:rFonts w:ascii="Arial" w:hAnsi="Arial" w:cs="Arial"/>
          <w:lang w:val="nb-NO"/>
        </w:rPr>
        <w:tab/>
      </w:r>
      <w:r w:rsidR="009211A2">
        <w:rPr>
          <w:rFonts w:ascii="Arial" w:hAnsi="Arial" w:cs="Arial"/>
          <w:b/>
          <w:bCs/>
          <w:iCs/>
          <w:lang w:val="nb-NO"/>
        </w:rPr>
        <w:t>REISKAPSBERAR</w:t>
      </w:r>
    </w:p>
    <w:p w14:paraId="1A993C89" w14:textId="77777777" w:rsidR="001279C1" w:rsidRPr="004541F6" w:rsidRDefault="001279C1">
      <w:pPr>
        <w:rPr>
          <w:rFonts w:ascii="Arial" w:hAnsi="Arial" w:cs="Arial"/>
          <w:b/>
          <w:sz w:val="28"/>
          <w:szCs w:val="28"/>
          <w:lang w:val="nb-NO"/>
        </w:rPr>
      </w:pPr>
      <w:r w:rsidRPr="004541F6">
        <w:rPr>
          <w:rFonts w:ascii="Arial" w:hAnsi="Arial" w:cs="Arial"/>
          <w:b/>
          <w:sz w:val="28"/>
          <w:szCs w:val="28"/>
          <w:lang w:val="nb-NO"/>
        </w:rPr>
        <w:br w:type="page"/>
      </w:r>
    </w:p>
    <w:p w14:paraId="03B413C3" w14:textId="7BEBF33B" w:rsidR="007D190D" w:rsidRPr="004541F6" w:rsidRDefault="00C32180" w:rsidP="007D190D">
      <w:pPr>
        <w:spacing w:after="200" w:line="276" w:lineRule="auto"/>
        <w:jc w:val="center"/>
        <w:rPr>
          <w:rFonts w:ascii="Arial" w:hAnsi="Arial" w:cs="Arial"/>
          <w:b/>
          <w:szCs w:val="20"/>
          <w:lang w:val="nb-NO"/>
        </w:rPr>
      </w:pPr>
      <w:r>
        <w:rPr>
          <w:rFonts w:ascii="Arial" w:hAnsi="Arial" w:cs="Arial"/>
          <w:b/>
          <w:sz w:val="28"/>
          <w:szCs w:val="28"/>
          <w:lang w:val="nb-NO"/>
        </w:rPr>
        <w:lastRenderedPageBreak/>
        <w:t>Enkel varekontrakt</w:t>
      </w:r>
    </w:p>
    <w:p w14:paraId="2E66D7F6" w14:textId="77777777" w:rsidR="007D190D" w:rsidRPr="004541F6" w:rsidRDefault="007D190D" w:rsidP="007D190D">
      <w:pPr>
        <w:jc w:val="center"/>
        <w:rPr>
          <w:rFonts w:ascii="Arial" w:hAnsi="Arial" w:cs="Arial"/>
          <w:b/>
          <w:sz w:val="28"/>
          <w:szCs w:val="28"/>
          <w:lang w:val="nb-NO"/>
        </w:rPr>
      </w:pPr>
      <w:bookmarkStart w:id="0" w:name="_Toc178975020"/>
      <w:bookmarkStart w:id="1" w:name="_Toc178976049"/>
      <w:bookmarkStart w:id="2" w:name="_Toc178976179"/>
      <w:bookmarkStart w:id="3" w:name="_Toc180918390"/>
      <w:bookmarkStart w:id="4" w:name="_Toc233477121"/>
      <w:bookmarkStart w:id="5" w:name="_Toc240056226"/>
      <w:r w:rsidRPr="004541F6">
        <w:rPr>
          <w:rFonts w:ascii="Arial" w:hAnsi="Arial" w:cs="Arial"/>
          <w:b/>
          <w:sz w:val="28"/>
          <w:szCs w:val="28"/>
          <w:lang w:val="nb-NO"/>
        </w:rPr>
        <w:t>mellom:</w:t>
      </w:r>
    </w:p>
    <w:p w14:paraId="3A77D415" w14:textId="77777777" w:rsidR="007D190D" w:rsidRPr="004541F6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0"/>
      </w:tblGrid>
      <w:tr w:rsidR="007D190D" w:rsidRPr="00282269" w14:paraId="578510C1" w14:textId="77777777" w:rsidTr="0071767F">
        <w:tc>
          <w:tcPr>
            <w:tcW w:w="8640" w:type="dxa"/>
          </w:tcPr>
          <w:p w14:paraId="220FE9B2" w14:textId="08C48033" w:rsidR="007D190D" w:rsidRPr="00282269" w:rsidRDefault="003E2571" w:rsidP="0071767F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szCs w:val="20"/>
                <w:lang w:val="nb-NO"/>
              </w:rPr>
            </w:pPr>
            <w:r w:rsidRPr="00282269">
              <w:rPr>
                <w:rFonts w:ascii="Arial" w:hAnsi="Arial" w:cs="Arial"/>
                <w:szCs w:val="20"/>
                <w:lang w:val="nb-NO"/>
              </w:rPr>
              <w:t>Bjørnafjorden</w:t>
            </w:r>
            <w:r w:rsidR="007D190D" w:rsidRPr="00282269">
              <w:rPr>
                <w:rFonts w:ascii="Arial" w:hAnsi="Arial" w:cs="Arial"/>
                <w:szCs w:val="20"/>
                <w:lang w:val="nb-NO"/>
              </w:rPr>
              <w:t xml:space="preserve"> kommune</w:t>
            </w:r>
          </w:p>
        </w:tc>
      </w:tr>
    </w:tbl>
    <w:p w14:paraId="26E093B5" w14:textId="2F45B626" w:rsidR="007D190D" w:rsidRPr="00282269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  <w:r w:rsidRPr="00282269">
        <w:rPr>
          <w:rFonts w:ascii="Arial" w:hAnsi="Arial" w:cs="Arial"/>
          <w:szCs w:val="20"/>
          <w:lang w:val="nb-NO"/>
        </w:rPr>
        <w:t>(heretter omtal</w:t>
      </w:r>
      <w:r w:rsidR="00226B28" w:rsidRPr="00282269">
        <w:rPr>
          <w:rFonts w:ascii="Arial" w:hAnsi="Arial" w:cs="Arial"/>
          <w:szCs w:val="20"/>
          <w:lang w:val="nb-NO"/>
        </w:rPr>
        <w:t>t</w:t>
      </w:r>
      <w:r w:rsidRPr="00282269">
        <w:rPr>
          <w:rFonts w:ascii="Arial" w:hAnsi="Arial" w:cs="Arial"/>
          <w:szCs w:val="20"/>
          <w:lang w:val="nb-NO"/>
        </w:rPr>
        <w:t xml:space="preserve"> som Oppdragsgiver)</w:t>
      </w:r>
    </w:p>
    <w:p w14:paraId="108F4732" w14:textId="77777777" w:rsidR="007D190D" w:rsidRPr="00282269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p w14:paraId="63AB04BB" w14:textId="4310C7E8" w:rsidR="007D190D" w:rsidRPr="00282269" w:rsidRDefault="003932E9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  <w:r w:rsidRPr="00282269">
        <w:rPr>
          <w:rFonts w:ascii="Arial" w:hAnsi="Arial" w:cs="Arial"/>
          <w:szCs w:val="20"/>
          <w:lang w:val="nb-NO"/>
        </w:rPr>
        <w:t>O</w:t>
      </w:r>
      <w:r w:rsidR="007D190D" w:rsidRPr="00282269">
        <w:rPr>
          <w:rFonts w:ascii="Arial" w:hAnsi="Arial" w:cs="Arial"/>
          <w:szCs w:val="20"/>
          <w:lang w:val="nb-NO"/>
        </w:rPr>
        <w:t>g</w:t>
      </w:r>
    </w:p>
    <w:p w14:paraId="615CF1F7" w14:textId="77777777" w:rsidR="003932E9" w:rsidRPr="00282269" w:rsidRDefault="003932E9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p w14:paraId="32E16349" w14:textId="25DF1A5E" w:rsidR="007D190D" w:rsidRPr="00C32180" w:rsidRDefault="003932E9" w:rsidP="007D190D">
      <w:pPr>
        <w:tabs>
          <w:tab w:val="left" w:pos="4536"/>
        </w:tabs>
        <w:suppressAutoHyphens/>
        <w:jc w:val="center"/>
        <w:rPr>
          <w:rFonts w:ascii="Arial" w:hAnsi="Arial" w:cs="Arial"/>
          <w:color w:val="FF0000"/>
          <w:szCs w:val="20"/>
          <w:lang w:val="nb-NO"/>
        </w:rPr>
      </w:pPr>
      <w:r w:rsidRPr="00C32180">
        <w:rPr>
          <w:rFonts w:ascii="Arial" w:hAnsi="Arial" w:cs="Arial"/>
          <w:color w:val="FF0000"/>
          <w:szCs w:val="20"/>
          <w:lang w:val="nb-NO"/>
        </w:rPr>
        <w:t xml:space="preserve">Org.nr. </w:t>
      </w:r>
    </w:p>
    <w:tbl>
      <w:tblPr>
        <w:tblW w:w="0" w:type="auto"/>
        <w:tblInd w:w="70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0"/>
      </w:tblGrid>
      <w:tr w:rsidR="007D190D" w:rsidRPr="00282269" w14:paraId="2D4220B4" w14:textId="77777777" w:rsidTr="0071767F">
        <w:tc>
          <w:tcPr>
            <w:tcW w:w="8640" w:type="dxa"/>
          </w:tcPr>
          <w:p w14:paraId="0BAAA9D6" w14:textId="7B034C68" w:rsidR="007D190D" w:rsidRPr="00282269" w:rsidRDefault="007D190D" w:rsidP="0071767F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FF0000"/>
                <w:szCs w:val="20"/>
                <w:lang w:val="nb-NO"/>
              </w:rPr>
            </w:pPr>
          </w:p>
        </w:tc>
      </w:tr>
    </w:tbl>
    <w:p w14:paraId="5CED6870" w14:textId="77777777" w:rsidR="007D190D" w:rsidRPr="004541F6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  <w:r w:rsidRPr="004541F6">
        <w:rPr>
          <w:rFonts w:ascii="Arial" w:hAnsi="Arial" w:cs="Arial"/>
          <w:szCs w:val="20"/>
          <w:lang w:val="nb-NO"/>
        </w:rPr>
        <w:t>(heretter omtalt som Leverandør)</w:t>
      </w:r>
    </w:p>
    <w:p w14:paraId="1ACC82BB" w14:textId="77777777" w:rsidR="007D190D" w:rsidRPr="004541F6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p w14:paraId="32C004F2" w14:textId="77777777" w:rsidR="007D190D" w:rsidRPr="004541F6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p w14:paraId="0B8A768F" w14:textId="77777777" w:rsidR="008935E6" w:rsidRPr="004541F6" w:rsidRDefault="008935E6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p w14:paraId="59F2F9BB" w14:textId="77777777" w:rsidR="008935E6" w:rsidRPr="004541F6" w:rsidRDefault="008935E6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p w14:paraId="59635419" w14:textId="77777777" w:rsidR="008935E6" w:rsidRPr="004541F6" w:rsidRDefault="008935E6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p w14:paraId="529E22C4" w14:textId="77777777" w:rsidR="008935E6" w:rsidRPr="004541F6" w:rsidRDefault="008935E6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p w14:paraId="17A89152" w14:textId="77777777" w:rsidR="007D190D" w:rsidRPr="004541F6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b/>
          <w:szCs w:val="20"/>
          <w:lang w:val="nb-NO"/>
        </w:rPr>
      </w:pPr>
      <w:r w:rsidRPr="004541F6">
        <w:rPr>
          <w:rFonts w:ascii="Arial" w:hAnsi="Arial" w:cs="Arial"/>
          <w:b/>
          <w:szCs w:val="20"/>
          <w:lang w:val="nb-NO"/>
        </w:rPr>
        <w:t xml:space="preserve">Signatur </w:t>
      </w:r>
    </w:p>
    <w:p w14:paraId="38DBC1A5" w14:textId="77777777" w:rsidR="007D190D" w:rsidRPr="004541F6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  <w:r w:rsidRPr="004541F6">
        <w:rPr>
          <w:rFonts w:ascii="Arial" w:hAnsi="Arial" w:cs="Arial"/>
          <w:szCs w:val="20"/>
          <w:lang w:val="nb-NO"/>
        </w:rPr>
        <w:t>For Oppdragsgiver:</w:t>
      </w:r>
      <w:r w:rsidRPr="004541F6">
        <w:rPr>
          <w:rFonts w:ascii="Arial" w:hAnsi="Arial" w:cs="Arial"/>
          <w:szCs w:val="20"/>
          <w:lang w:val="nb-NO"/>
        </w:rPr>
        <w:tab/>
        <w:t>For Leverandør: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4"/>
        <w:gridCol w:w="424"/>
        <w:gridCol w:w="4268"/>
      </w:tblGrid>
      <w:tr w:rsidR="007D190D" w:rsidRPr="004541F6" w14:paraId="69899EAC" w14:textId="77777777" w:rsidTr="0071767F">
        <w:trPr>
          <w:jc w:val="center"/>
        </w:trPr>
        <w:tc>
          <w:tcPr>
            <w:tcW w:w="2398" w:type="pct"/>
          </w:tcPr>
          <w:p w14:paraId="6C0E3F85" w14:textId="77777777" w:rsidR="007D190D" w:rsidRPr="009211A2" w:rsidRDefault="007D190D" w:rsidP="0071767F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000000"/>
                <w:szCs w:val="20"/>
                <w:lang w:val="nn-NO"/>
              </w:rPr>
            </w:pPr>
          </w:p>
          <w:p w14:paraId="31C81EFC" w14:textId="77777777" w:rsidR="00953A8E" w:rsidRPr="009211A2" w:rsidRDefault="00953A8E" w:rsidP="0071767F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000000"/>
                <w:szCs w:val="20"/>
                <w:lang w:val="nn-NO"/>
              </w:rPr>
            </w:pPr>
          </w:p>
          <w:p w14:paraId="5A3C1913" w14:textId="62DBED97" w:rsidR="00953A8E" w:rsidRPr="00E53494" w:rsidRDefault="00953A8E" w:rsidP="0071767F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000000"/>
                <w:szCs w:val="20"/>
                <w:lang w:val="nn-NO"/>
              </w:rPr>
            </w:pPr>
            <w:r w:rsidRPr="00E53494">
              <w:rPr>
                <w:rFonts w:ascii="Arial" w:hAnsi="Arial" w:cs="Arial"/>
                <w:color w:val="000000"/>
                <w:szCs w:val="20"/>
                <w:lang w:val="nn-NO"/>
              </w:rPr>
              <w:t>Agnete Haugland</w:t>
            </w:r>
            <w:r w:rsidRPr="00E53494">
              <w:rPr>
                <w:rFonts w:ascii="Arial" w:hAnsi="Arial" w:cs="Arial"/>
                <w:color w:val="000000"/>
                <w:szCs w:val="20"/>
                <w:lang w:val="nn-NO"/>
              </w:rPr>
              <w:br/>
              <w:t>Einingsleiar Samferdsle og VA</w:t>
            </w:r>
          </w:p>
        </w:tc>
        <w:tc>
          <w:tcPr>
            <w:tcW w:w="235" w:type="pct"/>
          </w:tcPr>
          <w:p w14:paraId="4E9AE0FE" w14:textId="77777777" w:rsidR="007D190D" w:rsidRPr="00E53494" w:rsidRDefault="007D190D" w:rsidP="0071767F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000000"/>
                <w:szCs w:val="20"/>
                <w:lang w:val="nn-NO"/>
              </w:rPr>
            </w:pPr>
          </w:p>
        </w:tc>
        <w:tc>
          <w:tcPr>
            <w:tcW w:w="2367" w:type="pct"/>
          </w:tcPr>
          <w:p w14:paraId="71868164" w14:textId="77777777" w:rsidR="007D190D" w:rsidRPr="00E53494" w:rsidRDefault="007D190D" w:rsidP="00217698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000000"/>
                <w:szCs w:val="20"/>
                <w:lang w:val="nn-NO"/>
              </w:rPr>
            </w:pPr>
          </w:p>
          <w:p w14:paraId="49279830" w14:textId="77777777" w:rsidR="00217698" w:rsidRPr="00E53494" w:rsidRDefault="00217698" w:rsidP="00217698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000000"/>
                <w:szCs w:val="20"/>
                <w:lang w:val="nn-NO"/>
              </w:rPr>
            </w:pPr>
          </w:p>
          <w:p w14:paraId="6A6FE4DE" w14:textId="2122E091" w:rsidR="00217698" w:rsidRPr="00C32180" w:rsidRDefault="00C32180" w:rsidP="00217698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FF0000"/>
                <w:szCs w:val="20"/>
                <w:lang w:val="nb-NO"/>
              </w:rPr>
            </w:pPr>
            <w:r w:rsidRPr="00C32180">
              <w:rPr>
                <w:rFonts w:ascii="Arial" w:hAnsi="Arial" w:cs="Arial"/>
                <w:color w:val="FF0000"/>
                <w:szCs w:val="20"/>
                <w:lang w:val="nb-NO"/>
              </w:rPr>
              <w:t>Namn</w:t>
            </w:r>
            <w:r w:rsidR="003F512B" w:rsidRPr="00C32180">
              <w:rPr>
                <w:rFonts w:ascii="Arial" w:hAnsi="Arial" w:cs="Arial"/>
                <w:color w:val="FF0000"/>
                <w:szCs w:val="20"/>
                <w:lang w:val="nb-NO"/>
              </w:rPr>
              <w:br/>
            </w:r>
            <w:r w:rsidRPr="00C32180">
              <w:rPr>
                <w:rFonts w:ascii="Arial" w:hAnsi="Arial" w:cs="Arial"/>
                <w:color w:val="FF0000"/>
                <w:szCs w:val="20"/>
                <w:lang w:val="nb-NO"/>
              </w:rPr>
              <w:t>Tittel</w:t>
            </w:r>
          </w:p>
          <w:p w14:paraId="1FAA49BF" w14:textId="77777777" w:rsidR="003F512B" w:rsidRDefault="003F512B" w:rsidP="00217698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000000"/>
                <w:szCs w:val="20"/>
                <w:lang w:val="nb-NO"/>
              </w:rPr>
            </w:pPr>
          </w:p>
          <w:p w14:paraId="2CEBB4F3" w14:textId="5DE3AC6C" w:rsidR="003F512B" w:rsidRPr="004541F6" w:rsidRDefault="003F512B" w:rsidP="00217698">
            <w:pPr>
              <w:tabs>
                <w:tab w:val="left" w:pos="4536"/>
              </w:tabs>
              <w:suppressAutoHyphens/>
              <w:jc w:val="center"/>
              <w:rPr>
                <w:rFonts w:ascii="Arial" w:hAnsi="Arial" w:cs="Arial"/>
                <w:color w:val="000000"/>
                <w:szCs w:val="20"/>
                <w:lang w:val="nb-NO"/>
              </w:rPr>
            </w:pPr>
          </w:p>
        </w:tc>
      </w:tr>
    </w:tbl>
    <w:p w14:paraId="5F9928DD" w14:textId="77777777" w:rsidR="007D190D" w:rsidRPr="004541F6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color w:val="000000"/>
          <w:szCs w:val="20"/>
          <w:lang w:val="nb-NO"/>
        </w:rPr>
      </w:pPr>
    </w:p>
    <w:p w14:paraId="4B110418" w14:textId="77777777" w:rsidR="00B33B03" w:rsidRPr="004541F6" w:rsidRDefault="00B33B03" w:rsidP="00B33B03">
      <w:pPr>
        <w:autoSpaceDE w:val="0"/>
        <w:autoSpaceDN w:val="0"/>
        <w:adjustRightInd w:val="0"/>
        <w:rPr>
          <w:rFonts w:ascii="Arial" w:eastAsia="Verdana" w:hAnsi="Arial" w:cs="Arial"/>
          <w:color w:val="333333"/>
          <w:sz w:val="21"/>
          <w:szCs w:val="21"/>
          <w:lang w:val="nb-NO" w:eastAsia="nb-NO"/>
        </w:rPr>
      </w:pPr>
    </w:p>
    <w:p w14:paraId="3D0EA09E" w14:textId="7662E5A6" w:rsidR="00B33B03" w:rsidRPr="00BF272D" w:rsidRDefault="00B33B03" w:rsidP="00B33B03">
      <w:pPr>
        <w:autoSpaceDE w:val="0"/>
        <w:autoSpaceDN w:val="0"/>
        <w:adjustRightInd w:val="0"/>
        <w:rPr>
          <w:rFonts w:ascii="Arial" w:eastAsia="Verdana" w:hAnsi="Arial" w:cs="Arial"/>
          <w:color w:val="333333"/>
          <w:lang w:val="nb-NO" w:eastAsia="nb-NO"/>
        </w:rPr>
      </w:pPr>
      <w:r w:rsidRPr="00BF272D">
        <w:rPr>
          <w:rFonts w:ascii="Arial" w:eastAsia="Verdana" w:hAnsi="Arial" w:cs="Arial"/>
          <w:color w:val="333333"/>
          <w:lang w:val="nb-NO" w:eastAsia="nb-NO"/>
        </w:rPr>
        <w:t>Dato for signering fremgår av signeringsdokumentet opprettet ved den elektroniske signeringen av denne avtale.</w:t>
      </w:r>
    </w:p>
    <w:p w14:paraId="7534B16D" w14:textId="77777777" w:rsidR="00B33B03" w:rsidRPr="00BF272D" w:rsidRDefault="00B33B03" w:rsidP="00B33B03">
      <w:pPr>
        <w:autoSpaceDE w:val="0"/>
        <w:autoSpaceDN w:val="0"/>
        <w:adjustRightInd w:val="0"/>
        <w:rPr>
          <w:rFonts w:ascii="Arial" w:eastAsia="Verdana" w:hAnsi="Arial" w:cs="Arial"/>
          <w:color w:val="333333"/>
          <w:lang w:val="nb-NO" w:eastAsia="nb-NO"/>
        </w:rPr>
      </w:pPr>
    </w:p>
    <w:p w14:paraId="01878F3F" w14:textId="77777777" w:rsidR="00B33B03" w:rsidRPr="00BF272D" w:rsidRDefault="00B33B03" w:rsidP="00B33B03">
      <w:pPr>
        <w:autoSpaceDE w:val="0"/>
        <w:autoSpaceDN w:val="0"/>
        <w:adjustRightInd w:val="0"/>
        <w:rPr>
          <w:rFonts w:ascii="Arial" w:eastAsia="Verdana" w:hAnsi="Arial" w:cs="Arial"/>
          <w:color w:val="333333"/>
          <w:lang w:val="nb-NO" w:eastAsia="nb-NO"/>
        </w:rPr>
      </w:pPr>
      <w:r w:rsidRPr="00BF272D">
        <w:rPr>
          <w:rFonts w:ascii="Arial" w:eastAsia="Verdana" w:hAnsi="Arial" w:cs="Arial"/>
          <w:color w:val="333333"/>
          <w:lang w:val="nb-NO" w:eastAsia="nb-NO"/>
        </w:rPr>
        <w:t>Oppdragsgivers og Leverandørs signatarer bekrefter med sin elektroniske signatur på dette dokument at de innehar de fullmakter som er nødvendige for å binde sin avtalepart under denne avtale.</w:t>
      </w:r>
    </w:p>
    <w:p w14:paraId="488F260C" w14:textId="77777777" w:rsidR="00B33B03" w:rsidRPr="00BF272D" w:rsidRDefault="00B33B03" w:rsidP="00B33B03">
      <w:pPr>
        <w:autoSpaceDE w:val="0"/>
        <w:autoSpaceDN w:val="0"/>
        <w:adjustRightInd w:val="0"/>
        <w:rPr>
          <w:rFonts w:ascii="Arial" w:eastAsia="Verdana" w:hAnsi="Arial" w:cs="Arial"/>
          <w:color w:val="333333"/>
          <w:lang w:val="nb-NO" w:eastAsia="nb-NO"/>
        </w:rPr>
      </w:pPr>
    </w:p>
    <w:p w14:paraId="36B3831C" w14:textId="77777777" w:rsidR="00B33B03" w:rsidRPr="00BF272D" w:rsidRDefault="00B33B03" w:rsidP="00B33B03">
      <w:pPr>
        <w:autoSpaceDE w:val="0"/>
        <w:autoSpaceDN w:val="0"/>
        <w:adjustRightInd w:val="0"/>
        <w:rPr>
          <w:rFonts w:ascii="Arial" w:eastAsia="Verdana" w:hAnsi="Arial" w:cs="Arial"/>
          <w:color w:val="333333"/>
          <w:lang w:val="nb-NO" w:eastAsia="nb-NO"/>
        </w:rPr>
      </w:pPr>
      <w:r w:rsidRPr="00BF272D">
        <w:rPr>
          <w:rFonts w:ascii="Arial" w:eastAsia="Verdana" w:hAnsi="Arial" w:cs="Arial"/>
          <w:color w:val="333333"/>
          <w:lang w:val="nb-NO" w:eastAsia="nb-NO"/>
        </w:rPr>
        <w:t>Leverandørens signatar har fullmakt i henhold til stilling [eller] skriftlig fullmakt vedlagt.</w:t>
      </w:r>
    </w:p>
    <w:p w14:paraId="612F5CA8" w14:textId="77777777" w:rsidR="007D190D" w:rsidRPr="004541F6" w:rsidRDefault="007D190D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7102768A" w14:textId="77777777" w:rsidR="007D190D" w:rsidRPr="004541F6" w:rsidRDefault="007D190D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068A805A" w14:textId="77777777" w:rsidR="008935E6" w:rsidRPr="004541F6" w:rsidRDefault="008935E6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0A6AA5AF" w14:textId="77777777" w:rsidR="008935E6" w:rsidRPr="004541F6" w:rsidRDefault="008935E6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5EEA3B84" w14:textId="77777777" w:rsidR="00B33B03" w:rsidRPr="004541F6" w:rsidRDefault="00B33B03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461850C8" w14:textId="77777777" w:rsidR="00B33B03" w:rsidRPr="004541F6" w:rsidRDefault="00B33B03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7FBF024A" w14:textId="77777777" w:rsidR="00B33B03" w:rsidRPr="004541F6" w:rsidRDefault="00B33B03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55C9C972" w14:textId="77777777" w:rsidR="00B33B03" w:rsidRPr="004541F6" w:rsidRDefault="00B33B03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32D10CF3" w14:textId="77777777" w:rsidR="00B33B03" w:rsidRPr="004541F6" w:rsidRDefault="00B33B03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7A7822CD" w14:textId="77777777" w:rsidR="00B33B03" w:rsidRPr="004541F6" w:rsidRDefault="00B33B03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2F8B9F99" w14:textId="77777777" w:rsidR="00B33B03" w:rsidRPr="004541F6" w:rsidRDefault="00B33B03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4E3C3ED7" w14:textId="77777777" w:rsidR="00B33B03" w:rsidRPr="004541F6" w:rsidRDefault="00B33B03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3862EBC3" w14:textId="77777777" w:rsidR="008935E6" w:rsidRPr="004541F6" w:rsidRDefault="008935E6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45FB72BA" w14:textId="77777777" w:rsidR="008935E6" w:rsidRDefault="008935E6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2A147E16" w14:textId="77777777" w:rsidR="00B50D20" w:rsidRDefault="00B50D20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00A57313" w14:textId="77777777" w:rsidR="00B50D20" w:rsidRDefault="00B50D20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33F87AAC" w14:textId="77777777" w:rsidR="00B50D20" w:rsidRDefault="00B50D20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75DAFC0F" w14:textId="77777777" w:rsidR="00B50D20" w:rsidRDefault="00B50D20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6C58F396" w14:textId="77777777" w:rsidR="00B50D20" w:rsidRDefault="00B50D20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44ACA3B0" w14:textId="77777777" w:rsidR="00B50D20" w:rsidRDefault="00B50D20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480570FD" w14:textId="77777777" w:rsidR="00B50D20" w:rsidRDefault="00B50D20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287B1C27" w14:textId="77777777" w:rsidR="00B50D20" w:rsidRPr="004541F6" w:rsidRDefault="00B50D20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5A6D3012" w14:textId="77777777" w:rsidR="007D190D" w:rsidRPr="004541F6" w:rsidRDefault="007D190D" w:rsidP="007D190D">
      <w:pPr>
        <w:rPr>
          <w:rFonts w:ascii="Arial" w:hAnsi="Arial" w:cs="Arial"/>
          <w:color w:val="000000"/>
          <w:szCs w:val="20"/>
          <w:lang w:val="nb-NO"/>
        </w:rPr>
      </w:pPr>
    </w:p>
    <w:p w14:paraId="29DA0EF6" w14:textId="77777777" w:rsidR="007D190D" w:rsidRPr="004541F6" w:rsidRDefault="007D190D" w:rsidP="007D190D">
      <w:pPr>
        <w:jc w:val="center"/>
        <w:rPr>
          <w:rFonts w:ascii="Arial" w:hAnsi="Arial" w:cs="Arial"/>
          <w:b/>
          <w:szCs w:val="20"/>
          <w:lang w:val="nb-NO"/>
        </w:rPr>
      </w:pPr>
      <w:bookmarkStart w:id="6" w:name="_Toc178975021"/>
      <w:bookmarkStart w:id="7" w:name="_Toc178976050"/>
      <w:bookmarkStart w:id="8" w:name="_Toc178976180"/>
      <w:bookmarkStart w:id="9" w:name="_Toc180918391"/>
      <w:bookmarkStart w:id="10" w:name="_Toc233477122"/>
      <w:bookmarkStart w:id="11" w:name="_Toc240056227"/>
      <w:bookmarkEnd w:id="0"/>
      <w:bookmarkEnd w:id="1"/>
      <w:bookmarkEnd w:id="2"/>
      <w:bookmarkEnd w:id="3"/>
      <w:bookmarkEnd w:id="4"/>
      <w:bookmarkEnd w:id="5"/>
      <w:r w:rsidRPr="004541F6">
        <w:rPr>
          <w:rFonts w:ascii="Arial" w:hAnsi="Arial" w:cs="Arial"/>
          <w:b/>
          <w:szCs w:val="20"/>
          <w:lang w:val="nb-NO"/>
        </w:rPr>
        <w:t>Skriftlige henvendelser i relasjon til avtalen</w:t>
      </w:r>
    </w:p>
    <w:p w14:paraId="2D7CC6D7" w14:textId="77777777" w:rsidR="007D190D" w:rsidRPr="004541F6" w:rsidRDefault="007D190D" w:rsidP="007D190D">
      <w:pPr>
        <w:tabs>
          <w:tab w:val="left" w:pos="4536"/>
        </w:tabs>
        <w:suppressAutoHyphens/>
        <w:outlineLvl w:val="0"/>
        <w:rPr>
          <w:rFonts w:ascii="Arial" w:hAnsi="Arial" w:cs="Arial"/>
          <w:szCs w:val="20"/>
          <w:lang w:val="nb-NO"/>
        </w:rPr>
      </w:pPr>
    </w:p>
    <w:p w14:paraId="26E4E6EC" w14:textId="77777777" w:rsidR="007D190D" w:rsidRPr="004541F6" w:rsidRDefault="007D190D" w:rsidP="007D190D">
      <w:pPr>
        <w:tabs>
          <w:tab w:val="left" w:pos="4536"/>
        </w:tabs>
        <w:suppressAutoHyphens/>
        <w:rPr>
          <w:rFonts w:ascii="Arial" w:hAnsi="Arial" w:cs="Arial"/>
          <w:szCs w:val="20"/>
          <w:lang w:val="nb-NO"/>
        </w:rPr>
      </w:pPr>
      <w:r w:rsidRPr="004541F6">
        <w:rPr>
          <w:rFonts w:ascii="Arial" w:hAnsi="Arial" w:cs="Arial"/>
          <w:szCs w:val="20"/>
          <w:lang w:val="nb-NO"/>
        </w:rPr>
        <w:t>Alle skriftlige henvendelser angående dette rammeavtaleforholdet skal sendes til følgende adresser:</w:t>
      </w:r>
    </w:p>
    <w:p w14:paraId="367BA3C8" w14:textId="77777777" w:rsidR="007D190D" w:rsidRPr="004541F6" w:rsidRDefault="007D190D" w:rsidP="007D190D">
      <w:pPr>
        <w:tabs>
          <w:tab w:val="left" w:pos="4536"/>
        </w:tabs>
        <w:suppressAutoHyphens/>
        <w:jc w:val="center"/>
        <w:rPr>
          <w:rFonts w:ascii="Arial" w:hAnsi="Arial" w:cs="Arial"/>
          <w:szCs w:val="20"/>
          <w:lang w:val="nb-NO"/>
        </w:rPr>
      </w:pPr>
    </w:p>
    <w:p w14:paraId="40470467" w14:textId="77777777" w:rsidR="007D190D" w:rsidRPr="004541F6" w:rsidRDefault="007D190D" w:rsidP="007D190D">
      <w:pPr>
        <w:jc w:val="center"/>
        <w:rPr>
          <w:rFonts w:ascii="Arial" w:hAnsi="Arial" w:cs="Arial"/>
          <w:i/>
          <w:szCs w:val="20"/>
          <w:lang w:val="nb-NO"/>
        </w:rPr>
      </w:pPr>
      <w:r w:rsidRPr="004541F6">
        <w:rPr>
          <w:rFonts w:ascii="Arial" w:hAnsi="Arial" w:cs="Arial"/>
          <w:szCs w:val="20"/>
          <w:lang w:val="nb-NO"/>
        </w:rPr>
        <w:t>Henvendelser til Oppdragsgiver</w:t>
      </w:r>
      <w:r w:rsidRPr="004541F6">
        <w:rPr>
          <w:rFonts w:ascii="Arial" w:hAnsi="Arial" w:cs="Arial"/>
          <w:i/>
          <w:szCs w:val="20"/>
          <w:lang w:val="nb-NO"/>
        </w:rPr>
        <w:t>:</w:t>
      </w:r>
      <w:r w:rsidRPr="004541F6">
        <w:rPr>
          <w:rFonts w:ascii="Arial" w:hAnsi="Arial" w:cs="Arial"/>
          <w:i/>
          <w:szCs w:val="20"/>
          <w:lang w:val="nb-NO"/>
        </w:rPr>
        <w:tab/>
      </w:r>
      <w:r w:rsidRPr="004541F6">
        <w:rPr>
          <w:rFonts w:ascii="Arial" w:hAnsi="Arial" w:cs="Arial"/>
          <w:i/>
          <w:szCs w:val="20"/>
          <w:lang w:val="nb-NO"/>
        </w:rPr>
        <w:tab/>
      </w:r>
      <w:r w:rsidRPr="004541F6">
        <w:rPr>
          <w:rFonts w:ascii="Arial" w:hAnsi="Arial" w:cs="Arial"/>
          <w:szCs w:val="20"/>
          <w:lang w:val="nb-NO"/>
        </w:rPr>
        <w:t>Henvendelser til Leverandør</w:t>
      </w:r>
      <w:r w:rsidRPr="004541F6">
        <w:rPr>
          <w:rFonts w:ascii="Arial" w:hAnsi="Arial" w:cs="Arial"/>
          <w:i/>
          <w:szCs w:val="20"/>
          <w:lang w:val="nb-NO"/>
        </w:rPr>
        <w:t>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4320"/>
      </w:tblGrid>
      <w:tr w:rsidR="007D190D" w:rsidRPr="0008241D" w14:paraId="7C3665D6" w14:textId="77777777" w:rsidTr="0071767F">
        <w:trPr>
          <w:cantSplit/>
          <w:trHeight w:val="1301"/>
        </w:trPr>
        <w:tc>
          <w:tcPr>
            <w:tcW w:w="4140" w:type="dxa"/>
          </w:tcPr>
          <w:p w14:paraId="7F80A799" w14:textId="46B1C5CE" w:rsidR="007D190D" w:rsidRPr="008E3AE3" w:rsidRDefault="00EF0DDC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b-NO"/>
              </w:rPr>
            </w:pPr>
            <w:r w:rsidRPr="008E3AE3">
              <w:rPr>
                <w:rFonts w:ascii="Arial" w:hAnsi="Arial" w:cs="Arial"/>
                <w:szCs w:val="20"/>
                <w:lang w:val="nb-NO"/>
              </w:rPr>
              <w:t>Bjørnafjorden kommune</w:t>
            </w:r>
          </w:p>
          <w:p w14:paraId="05AAA407" w14:textId="13113E16" w:rsidR="007D190D" w:rsidRPr="008E3AE3" w:rsidRDefault="00EF0DDC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b-NO"/>
              </w:rPr>
            </w:pPr>
            <w:r w:rsidRPr="008E3AE3">
              <w:rPr>
                <w:rFonts w:ascii="Arial" w:hAnsi="Arial" w:cs="Arial"/>
                <w:szCs w:val="20"/>
                <w:lang w:val="nb-NO"/>
              </w:rPr>
              <w:t>Postboks 24</w:t>
            </w:r>
          </w:p>
          <w:p w14:paraId="7E63555D" w14:textId="2C1CEE4F" w:rsidR="007D190D" w:rsidRPr="008E3AE3" w:rsidRDefault="00146B07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b-NO"/>
              </w:rPr>
            </w:pPr>
            <w:r w:rsidRPr="008E3AE3">
              <w:rPr>
                <w:rFonts w:ascii="Arial" w:hAnsi="Arial" w:cs="Arial"/>
                <w:szCs w:val="20"/>
                <w:lang w:val="nb-NO"/>
              </w:rPr>
              <w:t>5649 Eikelandsosen</w:t>
            </w:r>
          </w:p>
          <w:p w14:paraId="43CED329" w14:textId="77777777" w:rsidR="007D190D" w:rsidRPr="004541F6" w:rsidRDefault="007D190D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  <w:tc>
          <w:tcPr>
            <w:tcW w:w="180" w:type="dxa"/>
          </w:tcPr>
          <w:p w14:paraId="7087A7D4" w14:textId="77777777" w:rsidR="007D190D" w:rsidRPr="004541F6" w:rsidRDefault="007D190D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  <w:tc>
          <w:tcPr>
            <w:tcW w:w="4320" w:type="dxa"/>
          </w:tcPr>
          <w:p w14:paraId="2D695E84" w14:textId="77777777" w:rsidR="00E918D6" w:rsidRPr="00E918D6" w:rsidRDefault="00E918D6" w:rsidP="00E918D6">
            <w:pPr>
              <w:suppressAutoHyphens/>
              <w:jc w:val="center"/>
              <w:rPr>
                <w:rFonts w:ascii="Arial" w:hAnsi="Arial" w:cs="Arial"/>
                <w:color w:val="FF0000"/>
                <w:szCs w:val="20"/>
                <w:lang w:val="nn-NO"/>
              </w:rPr>
            </w:pPr>
            <w:r w:rsidRPr="00E918D6">
              <w:rPr>
                <w:rFonts w:ascii="Arial" w:hAnsi="Arial" w:cs="Arial"/>
                <w:color w:val="FF0000"/>
                <w:szCs w:val="20"/>
                <w:lang w:val="nn-NO"/>
              </w:rPr>
              <w:t>[Adressat]</w:t>
            </w:r>
          </w:p>
          <w:p w14:paraId="3E5BC82B" w14:textId="77777777" w:rsidR="00E918D6" w:rsidRPr="00E918D6" w:rsidRDefault="00E918D6" w:rsidP="00E918D6">
            <w:pPr>
              <w:suppressAutoHyphens/>
              <w:jc w:val="center"/>
              <w:rPr>
                <w:rFonts w:ascii="Arial" w:hAnsi="Arial" w:cs="Arial"/>
                <w:color w:val="FF0000"/>
                <w:szCs w:val="20"/>
                <w:lang w:val="nn-NO"/>
              </w:rPr>
            </w:pPr>
            <w:r w:rsidRPr="00E918D6">
              <w:rPr>
                <w:rFonts w:ascii="Arial" w:hAnsi="Arial" w:cs="Arial"/>
                <w:color w:val="FF0000"/>
                <w:szCs w:val="20"/>
                <w:lang w:val="nn-NO"/>
              </w:rPr>
              <w:t>[Adresse]</w:t>
            </w:r>
          </w:p>
          <w:p w14:paraId="5E65A34B" w14:textId="621AE7C5" w:rsidR="007D190D" w:rsidRPr="0008241D" w:rsidRDefault="00E918D6" w:rsidP="00E918D6">
            <w:pPr>
              <w:suppressAutoHyphens/>
              <w:jc w:val="center"/>
              <w:rPr>
                <w:rFonts w:ascii="Arial" w:hAnsi="Arial" w:cs="Arial"/>
                <w:szCs w:val="20"/>
                <w:lang w:val="nn-NO"/>
              </w:rPr>
            </w:pPr>
            <w:r w:rsidRPr="00E918D6">
              <w:rPr>
                <w:rFonts w:ascii="Arial" w:hAnsi="Arial" w:cs="Arial"/>
                <w:color w:val="FF0000"/>
                <w:szCs w:val="20"/>
                <w:lang w:val="nn-NO"/>
              </w:rPr>
              <w:t>[Postnummer og poststed]</w:t>
            </w:r>
          </w:p>
        </w:tc>
      </w:tr>
    </w:tbl>
    <w:p w14:paraId="4DEDAAAB" w14:textId="77777777" w:rsidR="007D190D" w:rsidRPr="004541F6" w:rsidRDefault="007D190D" w:rsidP="007D190D">
      <w:pPr>
        <w:jc w:val="center"/>
        <w:rPr>
          <w:rFonts w:ascii="Arial" w:hAnsi="Arial" w:cs="Arial"/>
          <w:b/>
          <w:lang w:val="nb-NO"/>
        </w:rPr>
      </w:pPr>
      <w:r w:rsidRPr="004541F6">
        <w:rPr>
          <w:rFonts w:ascii="Arial" w:hAnsi="Arial" w:cs="Arial"/>
          <w:b/>
          <w:lang w:val="nb-NO"/>
        </w:rPr>
        <w:t>Partenes oppnevnte kontaktpersoner (navn, stilling, telefon, e-post)</w:t>
      </w:r>
    </w:p>
    <w:p w14:paraId="31B93990" w14:textId="77777777" w:rsidR="007D190D" w:rsidRPr="004541F6" w:rsidRDefault="007D190D" w:rsidP="007D190D">
      <w:pPr>
        <w:rPr>
          <w:rFonts w:ascii="Arial" w:hAnsi="Arial" w:cs="Arial"/>
          <w:bCs/>
          <w:lang w:val="nb-NO"/>
        </w:rPr>
      </w:pPr>
    </w:p>
    <w:p w14:paraId="29E2222E" w14:textId="77777777" w:rsidR="007D190D" w:rsidRPr="004541F6" w:rsidRDefault="007D190D" w:rsidP="007D190D">
      <w:pPr>
        <w:tabs>
          <w:tab w:val="left" w:pos="4536"/>
        </w:tabs>
        <w:suppressAutoHyphens/>
        <w:spacing w:after="120"/>
        <w:jc w:val="center"/>
        <w:rPr>
          <w:rFonts w:ascii="Arial" w:hAnsi="Arial" w:cs="Arial"/>
          <w:szCs w:val="20"/>
          <w:lang w:val="nb-NO"/>
        </w:rPr>
      </w:pPr>
      <w:r w:rsidRPr="004541F6">
        <w:rPr>
          <w:rFonts w:ascii="Arial" w:hAnsi="Arial" w:cs="Arial"/>
          <w:szCs w:val="20"/>
          <w:lang w:val="nb-NO"/>
        </w:rPr>
        <w:t>For Oppdragsgiver</w:t>
      </w:r>
      <w:r w:rsidRPr="004541F6">
        <w:rPr>
          <w:rFonts w:ascii="Arial" w:hAnsi="Arial" w:cs="Arial"/>
          <w:i/>
          <w:szCs w:val="20"/>
          <w:lang w:val="nb-NO"/>
        </w:rPr>
        <w:t>:</w:t>
      </w:r>
      <w:r w:rsidRPr="004541F6">
        <w:rPr>
          <w:rFonts w:ascii="Arial" w:hAnsi="Arial" w:cs="Arial"/>
          <w:i/>
          <w:szCs w:val="20"/>
          <w:lang w:val="nb-NO"/>
        </w:rPr>
        <w:tab/>
      </w:r>
      <w:r w:rsidRPr="004541F6">
        <w:rPr>
          <w:rFonts w:ascii="Arial" w:hAnsi="Arial" w:cs="Arial"/>
          <w:szCs w:val="20"/>
          <w:lang w:val="nb-NO"/>
        </w:rPr>
        <w:t>For Leverandør: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4320"/>
      </w:tblGrid>
      <w:tr w:rsidR="007D190D" w:rsidRPr="006A036C" w14:paraId="051ABB92" w14:textId="77777777" w:rsidTr="0071767F">
        <w:trPr>
          <w:cantSplit/>
          <w:trHeight w:val="1301"/>
        </w:trPr>
        <w:tc>
          <w:tcPr>
            <w:tcW w:w="4140" w:type="dxa"/>
          </w:tcPr>
          <w:p w14:paraId="63460285" w14:textId="14D422AB" w:rsidR="007D190D" w:rsidRPr="008E3AE3" w:rsidRDefault="00146B07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n-NO"/>
              </w:rPr>
            </w:pPr>
            <w:r w:rsidRPr="008E3AE3">
              <w:rPr>
                <w:rFonts w:ascii="Arial" w:hAnsi="Arial" w:cs="Arial"/>
                <w:szCs w:val="20"/>
                <w:lang w:val="nn-NO"/>
              </w:rPr>
              <w:t>Agnete Haugland</w:t>
            </w:r>
          </w:p>
          <w:p w14:paraId="0FDB90EB" w14:textId="5ADFB490" w:rsidR="007D190D" w:rsidRPr="008E3AE3" w:rsidRDefault="00146B07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n-NO"/>
              </w:rPr>
            </w:pPr>
            <w:r w:rsidRPr="008E3AE3">
              <w:rPr>
                <w:rFonts w:ascii="Arial" w:hAnsi="Arial" w:cs="Arial"/>
                <w:szCs w:val="20"/>
                <w:lang w:val="nn-NO"/>
              </w:rPr>
              <w:t>Einingsleiar Samferdsle og VA</w:t>
            </w:r>
          </w:p>
          <w:p w14:paraId="5A0AD468" w14:textId="0950B3F0" w:rsidR="008E3AE3" w:rsidRPr="008E3AE3" w:rsidRDefault="008E3AE3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n-NO"/>
              </w:rPr>
            </w:pPr>
            <w:r w:rsidRPr="008E3AE3">
              <w:rPr>
                <w:rFonts w:ascii="Arial" w:hAnsi="Arial" w:cs="Arial"/>
                <w:szCs w:val="20"/>
                <w:lang w:val="nn-NO"/>
              </w:rPr>
              <w:t>952 31 442</w:t>
            </w:r>
          </w:p>
          <w:p w14:paraId="184CC2BE" w14:textId="0309BBE2" w:rsidR="008E3AE3" w:rsidRPr="00EB62BB" w:rsidRDefault="008E3AE3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n-NO"/>
              </w:rPr>
            </w:pPr>
            <w:hyperlink r:id="rId12" w:history="1">
              <w:r w:rsidRPr="00EB62BB">
                <w:rPr>
                  <w:rStyle w:val="Hyperkobling"/>
                  <w:rFonts w:ascii="Arial" w:hAnsi="Arial" w:cs="Arial"/>
                  <w:color w:val="auto"/>
                  <w:szCs w:val="20"/>
                  <w:u w:val="none"/>
                </w:rPr>
                <w:t>agha@bjornafjorden.kommune.no</w:t>
              </w:r>
            </w:hyperlink>
          </w:p>
        </w:tc>
        <w:tc>
          <w:tcPr>
            <w:tcW w:w="180" w:type="dxa"/>
          </w:tcPr>
          <w:p w14:paraId="53D7BE7A" w14:textId="77777777" w:rsidR="007D190D" w:rsidRPr="008E3AE3" w:rsidRDefault="007D190D" w:rsidP="0071767F">
            <w:pPr>
              <w:suppressAutoHyphens/>
              <w:jc w:val="center"/>
              <w:rPr>
                <w:rFonts w:ascii="Arial" w:hAnsi="Arial" w:cs="Arial"/>
                <w:szCs w:val="20"/>
                <w:lang w:val="nn-NO"/>
              </w:rPr>
            </w:pPr>
          </w:p>
        </w:tc>
        <w:tc>
          <w:tcPr>
            <w:tcW w:w="4320" w:type="dxa"/>
          </w:tcPr>
          <w:p w14:paraId="3B939C7A" w14:textId="77777777" w:rsidR="00E30435" w:rsidRPr="00E30435" w:rsidRDefault="00E30435" w:rsidP="00E30435">
            <w:pPr>
              <w:suppressAutoHyphens/>
              <w:jc w:val="center"/>
              <w:rPr>
                <w:rFonts w:ascii="Arial" w:hAnsi="Arial" w:cs="Arial"/>
                <w:color w:val="FF0000"/>
                <w:szCs w:val="20"/>
                <w:lang w:val="nb-NO"/>
              </w:rPr>
            </w:pPr>
            <w:r w:rsidRPr="00E30435">
              <w:rPr>
                <w:rFonts w:ascii="Arial" w:hAnsi="Arial" w:cs="Arial"/>
                <w:color w:val="FF0000"/>
                <w:szCs w:val="20"/>
                <w:lang w:val="nb-NO"/>
              </w:rPr>
              <w:t>[Navn]</w:t>
            </w:r>
          </w:p>
          <w:p w14:paraId="28E6C060" w14:textId="77777777" w:rsidR="00E30435" w:rsidRPr="00E30435" w:rsidRDefault="00E30435" w:rsidP="00E30435">
            <w:pPr>
              <w:suppressAutoHyphens/>
              <w:jc w:val="center"/>
              <w:rPr>
                <w:rFonts w:ascii="Arial" w:hAnsi="Arial" w:cs="Arial"/>
                <w:color w:val="FF0000"/>
                <w:szCs w:val="20"/>
                <w:lang w:val="nb-NO"/>
              </w:rPr>
            </w:pPr>
            <w:r w:rsidRPr="00E30435">
              <w:rPr>
                <w:rFonts w:ascii="Arial" w:hAnsi="Arial" w:cs="Arial"/>
                <w:color w:val="FF0000"/>
                <w:szCs w:val="20"/>
                <w:lang w:val="nb-NO"/>
              </w:rPr>
              <w:t>[Stilling]</w:t>
            </w:r>
          </w:p>
          <w:p w14:paraId="376EE45D" w14:textId="77777777" w:rsidR="00E30435" w:rsidRPr="00E30435" w:rsidRDefault="00E30435" w:rsidP="00E30435">
            <w:pPr>
              <w:suppressAutoHyphens/>
              <w:jc w:val="center"/>
              <w:rPr>
                <w:rFonts w:ascii="Arial" w:hAnsi="Arial" w:cs="Arial"/>
                <w:color w:val="FF0000"/>
                <w:szCs w:val="20"/>
                <w:lang w:val="nb-NO"/>
              </w:rPr>
            </w:pPr>
            <w:r w:rsidRPr="00E30435">
              <w:rPr>
                <w:rFonts w:ascii="Arial" w:hAnsi="Arial" w:cs="Arial"/>
                <w:color w:val="FF0000"/>
                <w:szCs w:val="20"/>
                <w:lang w:val="nb-NO"/>
              </w:rPr>
              <w:t>[Telefon]</w:t>
            </w:r>
          </w:p>
          <w:p w14:paraId="306DF347" w14:textId="343B942F" w:rsidR="007D190D" w:rsidRPr="00E30435" w:rsidRDefault="00E30435" w:rsidP="00E30435">
            <w:pPr>
              <w:suppressAutoHyphens/>
              <w:jc w:val="center"/>
              <w:rPr>
                <w:rFonts w:ascii="Arial" w:hAnsi="Arial" w:cs="Arial"/>
                <w:szCs w:val="20"/>
                <w:lang w:val="nb-NO"/>
              </w:rPr>
            </w:pPr>
            <w:r w:rsidRPr="00E30435">
              <w:rPr>
                <w:rFonts w:ascii="Arial" w:hAnsi="Arial" w:cs="Arial"/>
                <w:color w:val="FF0000"/>
                <w:szCs w:val="20"/>
                <w:lang w:val="nb-NO"/>
              </w:rPr>
              <w:t>[E-post]</w:t>
            </w:r>
          </w:p>
        </w:tc>
      </w:tr>
    </w:tbl>
    <w:p w14:paraId="6D9A7C2B" w14:textId="414FFF3B" w:rsidR="00B50D20" w:rsidRDefault="00B50D20" w:rsidP="007D190D">
      <w:pPr>
        <w:tabs>
          <w:tab w:val="left" w:pos="4536"/>
        </w:tabs>
        <w:rPr>
          <w:rFonts w:ascii="Arial" w:hAnsi="Arial" w:cs="Arial"/>
          <w:szCs w:val="20"/>
          <w:lang w:val="nb-NO"/>
        </w:rPr>
      </w:pPr>
    </w:p>
    <w:p w14:paraId="34FF5FF6" w14:textId="77777777" w:rsidR="00B50D20" w:rsidRDefault="00B50D20">
      <w:pPr>
        <w:rPr>
          <w:rFonts w:ascii="Arial" w:hAnsi="Arial" w:cs="Arial"/>
          <w:szCs w:val="20"/>
          <w:lang w:val="nb-NO"/>
        </w:rPr>
      </w:pPr>
      <w:r>
        <w:rPr>
          <w:rFonts w:ascii="Arial" w:hAnsi="Arial" w:cs="Arial"/>
          <w:szCs w:val="20"/>
          <w:lang w:val="nb-NO"/>
        </w:rPr>
        <w:br w:type="page"/>
      </w:r>
    </w:p>
    <w:p w14:paraId="5A9A7D4C" w14:textId="77777777" w:rsidR="007D190D" w:rsidRPr="004541F6" w:rsidRDefault="007D190D" w:rsidP="007D190D">
      <w:pPr>
        <w:pStyle w:val="Overskrift1"/>
        <w:rPr>
          <w:rFonts w:ascii="Arial" w:hAnsi="Arial" w:cs="Arial"/>
        </w:rPr>
      </w:pPr>
      <w:r w:rsidRPr="004541F6">
        <w:rPr>
          <w:rFonts w:ascii="Arial" w:hAnsi="Arial" w:cs="Arial"/>
        </w:rPr>
        <w:lastRenderedPageBreak/>
        <w:t>Gjeldende avtalevilkår</w:t>
      </w:r>
    </w:p>
    <w:p w14:paraId="10BB8A62" w14:textId="0EDB8AEB" w:rsidR="00D550E2" w:rsidRDefault="00D550E2" w:rsidP="00D550E2">
      <w:pPr>
        <w:rPr>
          <w:rFonts w:ascii="Arial" w:hAnsi="Arial" w:cs="Arial"/>
          <w:noProof/>
          <w:szCs w:val="20"/>
          <w:lang w:val="nb-NO"/>
        </w:rPr>
      </w:pPr>
      <w:r w:rsidRPr="004541F6">
        <w:rPr>
          <w:rFonts w:ascii="Arial" w:hAnsi="Arial" w:cs="Arial"/>
          <w:lang w:val="nb-NO"/>
        </w:rPr>
        <w:t xml:space="preserve">Avtaleforholdet reguleres </w:t>
      </w:r>
      <w:r w:rsidRPr="004541F6">
        <w:rPr>
          <w:rFonts w:ascii="Arial" w:hAnsi="Arial" w:cs="Arial"/>
          <w:noProof/>
          <w:szCs w:val="20"/>
          <w:lang w:val="nb-NO"/>
        </w:rPr>
        <w:t xml:space="preserve">av dette avtaleskjemaet og vedlagte Standardkontrakt for </w:t>
      </w:r>
      <w:r w:rsidR="00E30435">
        <w:rPr>
          <w:rFonts w:ascii="Arial" w:hAnsi="Arial" w:cs="Arial"/>
          <w:noProof/>
          <w:szCs w:val="20"/>
          <w:lang w:val="nb-NO"/>
        </w:rPr>
        <w:t>vare</w:t>
      </w:r>
      <w:r w:rsidRPr="004541F6">
        <w:rPr>
          <w:rFonts w:ascii="Arial" w:hAnsi="Arial" w:cs="Arial"/>
          <w:noProof/>
          <w:szCs w:val="20"/>
          <w:lang w:val="nb-NO"/>
        </w:rPr>
        <w:t xml:space="preserve">kjøp. </w:t>
      </w:r>
    </w:p>
    <w:p w14:paraId="676A8E8F" w14:textId="77777777" w:rsidR="006964D0" w:rsidRPr="004541F6" w:rsidRDefault="006964D0" w:rsidP="00D550E2">
      <w:pPr>
        <w:rPr>
          <w:rFonts w:ascii="Arial" w:hAnsi="Arial" w:cs="Arial"/>
          <w:noProof/>
          <w:szCs w:val="20"/>
          <w:lang w:val="nb-NO"/>
        </w:rPr>
      </w:pPr>
    </w:p>
    <w:p w14:paraId="03863950" w14:textId="29AF54AE" w:rsidR="007D190D" w:rsidRPr="004541F6" w:rsidRDefault="007D190D" w:rsidP="007D190D">
      <w:pPr>
        <w:pStyle w:val="Overskrift1"/>
        <w:rPr>
          <w:rFonts w:ascii="Arial" w:hAnsi="Arial" w:cs="Arial"/>
          <w:lang w:val="nb-NO"/>
        </w:rPr>
      </w:pPr>
      <w:r w:rsidRPr="004541F6">
        <w:rPr>
          <w:rFonts w:ascii="Arial" w:hAnsi="Arial" w:cs="Arial"/>
          <w:lang w:val="nb-NO"/>
        </w:rPr>
        <w:t xml:space="preserve">Bilag til Standardkontrakt for </w:t>
      </w:r>
      <w:r w:rsidR="00E30435">
        <w:rPr>
          <w:rFonts w:ascii="Arial" w:hAnsi="Arial" w:cs="Arial"/>
          <w:lang w:val="nb-NO"/>
        </w:rPr>
        <w:t>vare</w:t>
      </w:r>
      <w:r w:rsidRPr="004541F6">
        <w:rPr>
          <w:rFonts w:ascii="Arial" w:hAnsi="Arial" w:cs="Arial"/>
          <w:lang w:val="nb-NO"/>
        </w:rPr>
        <w:t>kjøp</w:t>
      </w:r>
    </w:p>
    <w:p w14:paraId="4F515773" w14:textId="35698BC8" w:rsidR="007D190D" w:rsidRPr="004541F6" w:rsidRDefault="007D190D" w:rsidP="007D190D">
      <w:pPr>
        <w:rPr>
          <w:rFonts w:ascii="Arial" w:hAnsi="Arial" w:cs="Arial"/>
          <w:szCs w:val="20"/>
          <w:lang w:val="nb-NO"/>
        </w:rPr>
      </w:pPr>
      <w:r w:rsidRPr="004541F6">
        <w:rPr>
          <w:rFonts w:ascii="Arial" w:hAnsi="Arial" w:cs="Arial"/>
          <w:szCs w:val="20"/>
          <w:lang w:val="nb-NO"/>
        </w:rPr>
        <w:t xml:space="preserve">Følgende dokumenter er bilag til Standardkontrakt for </w:t>
      </w:r>
      <w:r w:rsidR="00E30435">
        <w:rPr>
          <w:rFonts w:ascii="Arial" w:hAnsi="Arial" w:cs="Arial"/>
          <w:szCs w:val="20"/>
          <w:lang w:val="nb-NO"/>
        </w:rPr>
        <w:t>vare</w:t>
      </w:r>
      <w:r w:rsidRPr="004541F6">
        <w:rPr>
          <w:rFonts w:ascii="Arial" w:hAnsi="Arial" w:cs="Arial"/>
          <w:szCs w:val="20"/>
          <w:lang w:val="nb-NO"/>
        </w:rPr>
        <w:t>kjøp:</w:t>
      </w:r>
    </w:p>
    <w:p w14:paraId="7E94C91D" w14:textId="77777777" w:rsidR="007D190D" w:rsidRPr="004541F6" w:rsidRDefault="007D190D" w:rsidP="007D190D">
      <w:pPr>
        <w:rPr>
          <w:rFonts w:ascii="Arial" w:hAnsi="Arial" w:cs="Arial"/>
          <w:szCs w:val="20"/>
          <w:lang w:val="nb-NO"/>
        </w:rPr>
      </w:pPr>
    </w:p>
    <w:tbl>
      <w:tblPr>
        <w:tblW w:w="5022" w:type="pct"/>
        <w:tblInd w:w="-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2"/>
        <w:gridCol w:w="970"/>
        <w:gridCol w:w="984"/>
      </w:tblGrid>
      <w:tr w:rsidR="00214975" w:rsidRPr="004541F6" w14:paraId="6341953E" w14:textId="77777777" w:rsidTr="00214975">
        <w:trPr>
          <w:cantSplit/>
        </w:trPr>
        <w:tc>
          <w:tcPr>
            <w:tcW w:w="39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vAlign w:val="center"/>
            <w:hideMark/>
          </w:tcPr>
          <w:p w14:paraId="2CF464C8" w14:textId="77777777" w:rsidR="00214975" w:rsidRPr="004541F6" w:rsidRDefault="00214975">
            <w:pPr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>Alle rubrikker skal være krysset av (ja eller nei)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  <w:hideMark/>
          </w:tcPr>
          <w:p w14:paraId="36CB2140" w14:textId="77777777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>Ja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  <w:hideMark/>
          </w:tcPr>
          <w:p w14:paraId="29C770DD" w14:textId="77777777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>Nei</w:t>
            </w:r>
          </w:p>
        </w:tc>
      </w:tr>
      <w:tr w:rsidR="00214975" w:rsidRPr="004541F6" w14:paraId="213F6FD7" w14:textId="77777777" w:rsidTr="00214975">
        <w:trPr>
          <w:cantSplit/>
        </w:trPr>
        <w:tc>
          <w:tcPr>
            <w:tcW w:w="3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60745E3" w14:textId="3A9A70C7" w:rsidR="00214975" w:rsidRPr="004541F6" w:rsidRDefault="00214975">
            <w:pPr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>Bilag 1</w:t>
            </w:r>
            <w:r w:rsidR="00140805">
              <w:rPr>
                <w:rFonts w:ascii="Arial" w:hAnsi="Arial" w:cs="Arial"/>
                <w:szCs w:val="20"/>
                <w:lang w:val="nb-NO"/>
              </w:rPr>
              <w:t xml:space="preserve"> og 2</w:t>
            </w:r>
            <w:r w:rsidRPr="004541F6">
              <w:rPr>
                <w:rFonts w:ascii="Arial" w:hAnsi="Arial" w:cs="Arial"/>
                <w:szCs w:val="20"/>
                <w:lang w:val="nb-NO"/>
              </w:rPr>
              <w:t xml:space="preserve">: Oppdragsgivers spesifikasjon </w:t>
            </w:r>
            <w:r w:rsidR="00140805">
              <w:rPr>
                <w:rFonts w:ascii="Arial" w:hAnsi="Arial" w:cs="Arial"/>
                <w:szCs w:val="20"/>
                <w:lang w:val="nb-NO"/>
              </w:rPr>
              <w:t>og</w:t>
            </w:r>
            <w:r w:rsidR="009856D7">
              <w:rPr>
                <w:rFonts w:ascii="Arial" w:hAnsi="Arial" w:cs="Arial"/>
                <w:szCs w:val="20"/>
                <w:lang w:val="nb-NO"/>
              </w:rPr>
              <w:t xml:space="preserve"> </w:t>
            </w:r>
            <w:r w:rsidR="009856D7">
              <w:rPr>
                <w:rFonts w:ascii="Arial" w:hAnsi="Arial" w:cs="Arial"/>
                <w:szCs w:val="20"/>
                <w:lang w:val="nb-NO"/>
              </w:rPr>
              <w:br/>
              <w:t xml:space="preserve">                     Leverandørens løsningsspesifikasjon</w:t>
            </w:r>
          </w:p>
        </w:tc>
        <w:tc>
          <w:tcPr>
            <w:tcW w:w="53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4010F18D" w14:textId="254AC27C" w:rsidR="00214975" w:rsidRPr="004541F6" w:rsidRDefault="00232C14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  <w:r>
              <w:rPr>
                <w:rFonts w:ascii="Arial" w:hAnsi="Arial" w:cs="Arial"/>
                <w:szCs w:val="20"/>
                <w:lang w:val="nb-NO"/>
              </w:rPr>
              <w:t>x</w:t>
            </w:r>
          </w:p>
        </w:tc>
        <w:tc>
          <w:tcPr>
            <w:tcW w:w="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</w:tcPr>
          <w:p w14:paraId="650F9120" w14:textId="77777777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</w:tr>
      <w:tr w:rsidR="00214975" w:rsidRPr="004541F6" w14:paraId="2710EA04" w14:textId="77777777" w:rsidTr="00214975">
        <w:trPr>
          <w:cantSplit/>
        </w:trPr>
        <w:tc>
          <w:tcPr>
            <w:tcW w:w="3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603247F" w14:textId="77777777" w:rsidR="00214975" w:rsidRPr="004541F6" w:rsidRDefault="00214975">
            <w:pPr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>Bilag 3: Administrative bestemmelser</w:t>
            </w:r>
          </w:p>
        </w:tc>
        <w:tc>
          <w:tcPr>
            <w:tcW w:w="53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019C026B" w14:textId="53172976" w:rsidR="00214975" w:rsidRPr="004541F6" w:rsidRDefault="00232C14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  <w:r>
              <w:rPr>
                <w:rFonts w:ascii="Arial" w:hAnsi="Arial" w:cs="Arial"/>
                <w:szCs w:val="20"/>
                <w:lang w:val="nb-NO"/>
              </w:rPr>
              <w:t>x</w:t>
            </w:r>
          </w:p>
        </w:tc>
        <w:tc>
          <w:tcPr>
            <w:tcW w:w="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</w:tcPr>
          <w:p w14:paraId="59157406" w14:textId="77777777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</w:tr>
      <w:tr w:rsidR="00214975" w:rsidRPr="00B01146" w14:paraId="53635DF5" w14:textId="77777777" w:rsidTr="00214975">
        <w:trPr>
          <w:cantSplit/>
        </w:trPr>
        <w:tc>
          <w:tcPr>
            <w:tcW w:w="3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0E6F5C5" w14:textId="021E4DE5" w:rsidR="00214975" w:rsidRPr="004541F6" w:rsidRDefault="00214975">
            <w:pPr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 xml:space="preserve">Bilag 4: </w:t>
            </w:r>
            <w:r w:rsidR="00B01146">
              <w:rPr>
                <w:rFonts w:ascii="Arial" w:hAnsi="Arial" w:cs="Arial"/>
                <w:szCs w:val="20"/>
                <w:lang w:val="nb-NO"/>
              </w:rPr>
              <w:t>Prisbestemmelser</w:t>
            </w:r>
          </w:p>
        </w:tc>
        <w:tc>
          <w:tcPr>
            <w:tcW w:w="53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076F30D4" w14:textId="3A9E6CBC" w:rsidR="00214975" w:rsidRPr="004541F6" w:rsidRDefault="00232C14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  <w:r>
              <w:rPr>
                <w:rFonts w:ascii="Arial" w:hAnsi="Arial" w:cs="Arial"/>
                <w:szCs w:val="20"/>
                <w:lang w:val="nb-NO"/>
              </w:rPr>
              <w:t>x</w:t>
            </w:r>
          </w:p>
        </w:tc>
        <w:tc>
          <w:tcPr>
            <w:tcW w:w="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</w:tcPr>
          <w:p w14:paraId="4FB0F993" w14:textId="77777777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</w:tr>
      <w:tr w:rsidR="00214975" w:rsidRPr="004541F6" w14:paraId="0D975053" w14:textId="77777777" w:rsidTr="00214975">
        <w:trPr>
          <w:cantSplit/>
        </w:trPr>
        <w:tc>
          <w:tcPr>
            <w:tcW w:w="3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6186CE0" w14:textId="77777777" w:rsidR="00214975" w:rsidRPr="004541F6" w:rsidRDefault="00214975" w:rsidP="00214975">
            <w:pPr>
              <w:numPr>
                <w:ilvl w:val="0"/>
                <w:numId w:val="42"/>
              </w:numPr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lang w:val="nb-NO"/>
              </w:rPr>
              <w:t>Bilag 4a: Prisskjema</w:t>
            </w:r>
          </w:p>
        </w:tc>
        <w:tc>
          <w:tcPr>
            <w:tcW w:w="53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1215A44C" w14:textId="6ABE2C1B" w:rsidR="00214975" w:rsidRPr="004541F6" w:rsidRDefault="00232C14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  <w:r>
              <w:rPr>
                <w:rFonts w:ascii="Arial" w:hAnsi="Arial" w:cs="Arial"/>
                <w:szCs w:val="20"/>
                <w:lang w:val="nb-NO"/>
              </w:rPr>
              <w:t>x</w:t>
            </w:r>
          </w:p>
        </w:tc>
        <w:tc>
          <w:tcPr>
            <w:tcW w:w="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</w:tcPr>
          <w:p w14:paraId="634C9FB2" w14:textId="77777777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</w:tr>
      <w:tr w:rsidR="00214975" w:rsidRPr="004541F6" w14:paraId="7B36D20E" w14:textId="77777777" w:rsidTr="00214975">
        <w:trPr>
          <w:cantSplit/>
        </w:trPr>
        <w:tc>
          <w:tcPr>
            <w:tcW w:w="3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F13FC5" w14:textId="3459A278" w:rsidR="00214975" w:rsidRPr="004541F6" w:rsidRDefault="00214975">
            <w:pPr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>Bilag 5: Endringer i den generelle avtaleteksten</w:t>
            </w:r>
          </w:p>
        </w:tc>
        <w:tc>
          <w:tcPr>
            <w:tcW w:w="53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42282436" w14:textId="1CAEF069" w:rsidR="00214975" w:rsidRPr="004541F6" w:rsidRDefault="00232C14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  <w:r>
              <w:rPr>
                <w:rFonts w:ascii="Arial" w:hAnsi="Arial" w:cs="Arial"/>
                <w:szCs w:val="20"/>
                <w:lang w:val="nb-NO"/>
              </w:rPr>
              <w:t>x</w:t>
            </w:r>
          </w:p>
        </w:tc>
        <w:tc>
          <w:tcPr>
            <w:tcW w:w="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</w:tcPr>
          <w:p w14:paraId="1901F593" w14:textId="77777777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</w:tr>
      <w:tr w:rsidR="00214975" w:rsidRPr="004541F6" w14:paraId="48C11CE5" w14:textId="77777777" w:rsidTr="00214975">
        <w:trPr>
          <w:cantSplit/>
        </w:trPr>
        <w:tc>
          <w:tcPr>
            <w:tcW w:w="3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1255222" w14:textId="6DBAA4A4" w:rsidR="00214975" w:rsidRPr="004541F6" w:rsidRDefault="00214975">
            <w:pPr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 xml:space="preserve">Bilag 6: Endringer av leveransen etter avtaleinngåelsen </w:t>
            </w:r>
          </w:p>
        </w:tc>
        <w:tc>
          <w:tcPr>
            <w:tcW w:w="53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0FCC9D53" w14:textId="7E49B57F" w:rsidR="00214975" w:rsidRPr="004541F6" w:rsidRDefault="00232C14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  <w:r>
              <w:rPr>
                <w:rFonts w:ascii="Arial" w:hAnsi="Arial" w:cs="Arial"/>
                <w:szCs w:val="20"/>
                <w:lang w:val="nb-NO"/>
              </w:rPr>
              <w:t>x</w:t>
            </w:r>
          </w:p>
        </w:tc>
        <w:tc>
          <w:tcPr>
            <w:tcW w:w="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</w:tcPr>
          <w:p w14:paraId="37BC2AC2" w14:textId="77777777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</w:tr>
      <w:tr w:rsidR="00214975" w:rsidRPr="004541F6" w14:paraId="06E044A4" w14:textId="77777777" w:rsidTr="004B6C0B">
        <w:trPr>
          <w:cantSplit/>
        </w:trPr>
        <w:tc>
          <w:tcPr>
            <w:tcW w:w="3920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37E5934" w14:textId="77777777" w:rsidR="00214975" w:rsidRPr="004541F6" w:rsidRDefault="00214975">
            <w:pPr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>Bilag 7: Opsjoner</w:t>
            </w:r>
          </w:p>
        </w:tc>
        <w:tc>
          <w:tcPr>
            <w:tcW w:w="536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1130FBD5" w14:textId="7CB9BE65" w:rsidR="00214975" w:rsidRPr="004541F6" w:rsidRDefault="00A03809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  <w:r>
              <w:rPr>
                <w:rFonts w:ascii="Arial" w:hAnsi="Arial" w:cs="Arial"/>
                <w:szCs w:val="20"/>
                <w:lang w:val="nb-NO"/>
              </w:rPr>
              <w:t>x</w:t>
            </w:r>
          </w:p>
        </w:tc>
        <w:tc>
          <w:tcPr>
            <w:tcW w:w="544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</w:tcPr>
          <w:p w14:paraId="1F39C8FD" w14:textId="70E37DBD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</w:tr>
      <w:tr w:rsidR="00214975" w:rsidRPr="004541F6" w14:paraId="5CEF5FD5" w14:textId="77777777" w:rsidTr="00D550E2">
        <w:trPr>
          <w:cantSplit/>
        </w:trPr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F9EE" w14:textId="0971978F" w:rsidR="00214975" w:rsidRPr="004541F6" w:rsidRDefault="00D550E2">
            <w:pPr>
              <w:rPr>
                <w:rFonts w:ascii="Arial" w:hAnsi="Arial" w:cs="Arial"/>
                <w:szCs w:val="20"/>
                <w:lang w:val="nb-NO"/>
              </w:rPr>
            </w:pPr>
            <w:r w:rsidRPr="004541F6">
              <w:rPr>
                <w:rFonts w:ascii="Arial" w:hAnsi="Arial" w:cs="Arial"/>
                <w:szCs w:val="20"/>
                <w:lang w:val="nb-NO"/>
              </w:rPr>
              <w:t>Andre bilag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3441FBB3" w14:textId="625BACF3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</w:tcPr>
          <w:p w14:paraId="6261CC81" w14:textId="77777777" w:rsidR="00214975" w:rsidRPr="004541F6" w:rsidRDefault="00214975">
            <w:pPr>
              <w:jc w:val="center"/>
              <w:rPr>
                <w:rFonts w:ascii="Arial" w:hAnsi="Arial" w:cs="Arial"/>
                <w:szCs w:val="20"/>
                <w:lang w:val="nb-NO"/>
              </w:rPr>
            </w:pPr>
          </w:p>
        </w:tc>
      </w:tr>
    </w:tbl>
    <w:p w14:paraId="5CBE0143" w14:textId="4FD32520" w:rsidR="00214975" w:rsidRPr="004541F6" w:rsidRDefault="00214975" w:rsidP="007D190D">
      <w:pPr>
        <w:rPr>
          <w:rFonts w:ascii="Arial" w:hAnsi="Arial" w:cs="Arial"/>
          <w:szCs w:val="20"/>
          <w:lang w:val="nb-NO"/>
        </w:rPr>
      </w:pPr>
    </w:p>
    <w:p w14:paraId="7244291E" w14:textId="3BEA64B3" w:rsidR="00D550E2" w:rsidRPr="004541F6" w:rsidRDefault="00D550E2" w:rsidP="007D190D">
      <w:pPr>
        <w:rPr>
          <w:rFonts w:ascii="Arial" w:hAnsi="Arial" w:cs="Arial"/>
          <w:szCs w:val="20"/>
          <w:lang w:val="nb-NO"/>
        </w:rPr>
      </w:pPr>
    </w:p>
    <w:p w14:paraId="00433F63" w14:textId="738ED2D4" w:rsidR="007D190D" w:rsidRPr="004541F6" w:rsidRDefault="007D190D" w:rsidP="007D190D">
      <w:pPr>
        <w:pStyle w:val="Overskrift1"/>
        <w:rPr>
          <w:rFonts w:ascii="Arial" w:hAnsi="Arial" w:cs="Arial"/>
        </w:rPr>
      </w:pPr>
      <w:r w:rsidRPr="004541F6">
        <w:rPr>
          <w:rFonts w:ascii="Arial" w:hAnsi="Arial" w:cs="Arial"/>
          <w:i/>
          <w:sz w:val="22"/>
          <w:szCs w:val="24"/>
          <w:lang w:val="nb-NO"/>
        </w:rPr>
        <w:tab/>
      </w:r>
      <w:r w:rsidR="00D550E2" w:rsidRPr="004541F6">
        <w:rPr>
          <w:rFonts w:ascii="Arial" w:hAnsi="Arial" w:cs="Arial"/>
        </w:rPr>
        <w:t>Avt</w:t>
      </w:r>
      <w:r w:rsidRPr="004541F6">
        <w:rPr>
          <w:rFonts w:ascii="Arial" w:hAnsi="Arial" w:cs="Arial"/>
        </w:rPr>
        <w:t>alens varighet</w:t>
      </w:r>
    </w:p>
    <w:p w14:paraId="7D3C2F52" w14:textId="706F12AE" w:rsidR="00846EB5" w:rsidRPr="000B491B" w:rsidRDefault="00846EB5" w:rsidP="00846EB5">
      <w:pPr>
        <w:autoSpaceDE w:val="0"/>
        <w:autoSpaceDN w:val="0"/>
        <w:adjustRightInd w:val="0"/>
        <w:rPr>
          <w:rFonts w:ascii="Arial" w:eastAsia="Verdana" w:hAnsi="Arial" w:cs="Arial"/>
          <w:color w:val="333333"/>
          <w:sz w:val="21"/>
          <w:szCs w:val="21"/>
          <w:lang w:val="nn-NO" w:eastAsia="nb-NO"/>
        </w:rPr>
      </w:pPr>
      <w:r w:rsidRPr="000B491B">
        <w:rPr>
          <w:rFonts w:ascii="Arial" w:eastAsia="Verdana" w:hAnsi="Arial" w:cs="Arial"/>
          <w:color w:val="333333"/>
          <w:sz w:val="21"/>
          <w:szCs w:val="21"/>
          <w:lang w:val="nn-NO" w:eastAsia="nb-NO"/>
        </w:rPr>
        <w:t>Avtalen gjelder fra tidspunkt for siste parts signatur, jf. signeringsdokumentet opprettet ved den elektroniske signeringen</w:t>
      </w:r>
      <w:r w:rsidR="000B491B" w:rsidRPr="000B491B">
        <w:rPr>
          <w:rFonts w:ascii="Arial" w:eastAsia="Verdana" w:hAnsi="Arial" w:cs="Arial"/>
          <w:color w:val="333333"/>
          <w:sz w:val="21"/>
          <w:szCs w:val="21"/>
          <w:lang w:val="nn-NO" w:eastAsia="nb-NO"/>
        </w:rPr>
        <w:t xml:space="preserve"> og inntil Partene har i</w:t>
      </w:r>
      <w:r w:rsidR="000B491B">
        <w:rPr>
          <w:rFonts w:ascii="Arial" w:eastAsia="Verdana" w:hAnsi="Arial" w:cs="Arial"/>
          <w:color w:val="333333"/>
          <w:sz w:val="21"/>
          <w:szCs w:val="21"/>
          <w:lang w:val="nn-NO" w:eastAsia="nb-NO"/>
        </w:rPr>
        <w:t>nnfridd sine forpliktelser</w:t>
      </w:r>
      <w:r w:rsidR="00E75CD5">
        <w:rPr>
          <w:rFonts w:ascii="Arial" w:eastAsia="Verdana" w:hAnsi="Arial" w:cs="Arial"/>
          <w:color w:val="333333"/>
          <w:sz w:val="21"/>
          <w:szCs w:val="21"/>
          <w:lang w:val="nn-NO" w:eastAsia="nb-NO"/>
        </w:rPr>
        <w:t xml:space="preserve"> etter Kontrakten. </w:t>
      </w:r>
    </w:p>
    <w:p w14:paraId="77604D31" w14:textId="77777777" w:rsidR="00D11531" w:rsidRPr="000B491B" w:rsidRDefault="00D11531" w:rsidP="00846EB5">
      <w:pPr>
        <w:autoSpaceDE w:val="0"/>
        <w:autoSpaceDN w:val="0"/>
        <w:adjustRightInd w:val="0"/>
        <w:rPr>
          <w:rFonts w:ascii="Arial" w:eastAsia="Verdana" w:hAnsi="Arial" w:cs="Arial"/>
          <w:color w:val="333333"/>
          <w:sz w:val="21"/>
          <w:szCs w:val="21"/>
          <w:highlight w:val="yellow"/>
          <w:lang w:val="nn-NO" w:eastAsia="nb-NO"/>
        </w:rPr>
      </w:pPr>
    </w:p>
    <w:bookmarkEnd w:id="6"/>
    <w:bookmarkEnd w:id="7"/>
    <w:bookmarkEnd w:id="8"/>
    <w:bookmarkEnd w:id="9"/>
    <w:bookmarkEnd w:id="10"/>
    <w:bookmarkEnd w:id="11"/>
    <w:p w14:paraId="3A34AF3F" w14:textId="3DD05144" w:rsidR="00846EB5" w:rsidRPr="00E75CD5" w:rsidRDefault="00846EB5" w:rsidP="007D190D">
      <w:pPr>
        <w:rPr>
          <w:rFonts w:ascii="Arial" w:hAnsi="Arial" w:cs="Arial"/>
          <w:highlight w:val="yellow"/>
          <w:lang w:val="nn-NO"/>
        </w:rPr>
      </w:pPr>
    </w:p>
    <w:sectPr w:rsidR="00846EB5" w:rsidRPr="00E75CD5" w:rsidSect="009545D3"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8FB0E" w14:textId="77777777" w:rsidR="00F22547" w:rsidRDefault="00F22547" w:rsidP="009545D3">
      <w:r>
        <w:separator/>
      </w:r>
    </w:p>
  </w:endnote>
  <w:endnote w:type="continuationSeparator" w:id="0">
    <w:p w14:paraId="56C63C10" w14:textId="77777777" w:rsidR="00F22547" w:rsidRDefault="00F22547" w:rsidP="0095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A4F3" w14:textId="77777777" w:rsidR="00C16A2A" w:rsidRPr="00F66493" w:rsidRDefault="00C16A2A" w:rsidP="00F66493">
    <w:pPr>
      <w:pStyle w:val="Bunntekst"/>
      <w:jc w:val="center"/>
      <w:rPr>
        <w:lang w:val="nb-NO"/>
      </w:rPr>
    </w:pPr>
    <w:r w:rsidRPr="009545D3">
      <w:rPr>
        <w:lang w:val="nb-NO"/>
      </w:rPr>
      <w:t xml:space="preserve">Side </w:t>
    </w:r>
    <w:r w:rsidRPr="009545D3">
      <w:rPr>
        <w:lang w:val="nb-NO"/>
      </w:rPr>
      <w:fldChar w:fldCharType="begin"/>
    </w:r>
    <w:r w:rsidRPr="009545D3">
      <w:rPr>
        <w:lang w:val="nb-NO"/>
      </w:rPr>
      <w:instrText xml:space="preserve"> PAGE </w:instrText>
    </w:r>
    <w:r w:rsidRPr="009545D3">
      <w:rPr>
        <w:lang w:val="nb-NO"/>
      </w:rPr>
      <w:fldChar w:fldCharType="separate"/>
    </w:r>
    <w:r w:rsidR="00BF31D3">
      <w:rPr>
        <w:noProof/>
        <w:lang w:val="nb-NO"/>
      </w:rPr>
      <w:t>4</w:t>
    </w:r>
    <w:r w:rsidRPr="009545D3">
      <w:rPr>
        <w:lang w:val="nb-NO"/>
      </w:rPr>
      <w:fldChar w:fldCharType="end"/>
    </w:r>
    <w:r w:rsidRPr="009545D3">
      <w:rPr>
        <w:lang w:val="nb-NO"/>
      </w:rPr>
      <w:t xml:space="preserve"> av </w:t>
    </w:r>
    <w:r w:rsidRPr="009545D3">
      <w:rPr>
        <w:lang w:val="nb-NO"/>
      </w:rPr>
      <w:fldChar w:fldCharType="begin"/>
    </w:r>
    <w:r w:rsidRPr="009545D3">
      <w:rPr>
        <w:lang w:val="nb-NO"/>
      </w:rPr>
      <w:instrText xml:space="preserve"> NUMPAGES  </w:instrText>
    </w:r>
    <w:r w:rsidRPr="009545D3">
      <w:rPr>
        <w:lang w:val="nb-NO"/>
      </w:rPr>
      <w:fldChar w:fldCharType="separate"/>
    </w:r>
    <w:r w:rsidR="00BF31D3">
      <w:rPr>
        <w:noProof/>
        <w:lang w:val="nb-NO"/>
      </w:rPr>
      <w:t>7</w:t>
    </w:r>
    <w:r w:rsidRPr="009545D3">
      <w:rPr>
        <w:lang w:val="nb-N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6E399" w14:textId="77777777" w:rsidR="00C16A2A" w:rsidRPr="00D250C9" w:rsidRDefault="00C16A2A" w:rsidP="004B0534">
    <w:pPr>
      <w:jc w:val="center"/>
      <w:rPr>
        <w:lang w:val="nb-NO"/>
      </w:rPr>
    </w:pPr>
    <w:r w:rsidRPr="00D250C9">
      <w:rPr>
        <w:lang w:val="nb-NO"/>
      </w:rPr>
      <w:t xml:space="preserve">Side </w:t>
    </w:r>
    <w:r>
      <w:fldChar w:fldCharType="begin"/>
    </w:r>
    <w:r w:rsidRPr="00D250C9">
      <w:rPr>
        <w:lang w:val="nb-NO"/>
      </w:rPr>
      <w:instrText xml:space="preserve"> PAGE </w:instrText>
    </w:r>
    <w:r>
      <w:fldChar w:fldCharType="separate"/>
    </w:r>
    <w:r w:rsidR="007342B9">
      <w:rPr>
        <w:noProof/>
        <w:lang w:val="nb-NO"/>
      </w:rPr>
      <w:t>1</w:t>
    </w:r>
    <w:r>
      <w:fldChar w:fldCharType="end"/>
    </w:r>
    <w:r w:rsidRPr="00D250C9">
      <w:rPr>
        <w:lang w:val="nb-NO"/>
      </w:rPr>
      <w:t xml:space="preserve"> av </w:t>
    </w:r>
    <w:r>
      <w:fldChar w:fldCharType="begin"/>
    </w:r>
    <w:r w:rsidRPr="00D250C9">
      <w:rPr>
        <w:lang w:val="nb-NO"/>
      </w:rPr>
      <w:instrText xml:space="preserve"> NUMPAGES  </w:instrText>
    </w:r>
    <w:r>
      <w:fldChar w:fldCharType="separate"/>
    </w:r>
    <w:r w:rsidR="007342B9">
      <w:rPr>
        <w:noProof/>
        <w:lang w:val="nb-NO"/>
      </w:rPr>
      <w:t>7</w:t>
    </w:r>
    <w:r>
      <w:fldChar w:fldCharType="end"/>
    </w:r>
  </w:p>
  <w:p w14:paraId="55F6185B" w14:textId="77777777" w:rsidR="00C16A2A" w:rsidRPr="00F66493" w:rsidRDefault="00C16A2A" w:rsidP="00F66493">
    <w:pPr>
      <w:pStyle w:val="Bunntekst"/>
      <w:jc w:val="center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2B8D5" w14:textId="77777777" w:rsidR="00F22547" w:rsidRDefault="00F22547" w:rsidP="009545D3">
      <w:r>
        <w:separator/>
      </w:r>
    </w:p>
  </w:footnote>
  <w:footnote w:type="continuationSeparator" w:id="0">
    <w:p w14:paraId="1EEBE0B3" w14:textId="77777777" w:rsidR="00F22547" w:rsidRDefault="00F22547" w:rsidP="00954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B5D6" w14:textId="54011777" w:rsidR="00A5087D" w:rsidRPr="008444DE" w:rsidRDefault="00A5087D" w:rsidP="00A5087D">
    <w:pPr>
      <w:pStyle w:val="Topptekst"/>
      <w:jc w:val="right"/>
      <w:rPr>
        <w:lang w:val="nb-NO"/>
      </w:rPr>
    </w:pPr>
  </w:p>
  <w:p w14:paraId="5AA0A832" w14:textId="77777777" w:rsidR="00B01C73" w:rsidRDefault="00B01C7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3F5E"/>
    <w:multiLevelType w:val="hybridMultilevel"/>
    <w:tmpl w:val="7F24F5B4"/>
    <w:lvl w:ilvl="0" w:tplc="CE3C6842">
      <w:start w:val="1"/>
      <w:numFmt w:val="decimal"/>
      <w:lvlText w:val="%1."/>
      <w:lvlJc w:val="left"/>
      <w:pPr>
        <w:ind w:left="1428" w:hanging="360"/>
      </w:pPr>
    </w:lvl>
    <w:lvl w:ilvl="1" w:tplc="04140019" w:tentative="1">
      <w:start w:val="1"/>
      <w:numFmt w:val="lowerLetter"/>
      <w:lvlText w:val="%2."/>
      <w:lvlJc w:val="left"/>
      <w:pPr>
        <w:ind w:left="2148" w:hanging="360"/>
      </w:pPr>
    </w:lvl>
    <w:lvl w:ilvl="2" w:tplc="0414001B" w:tentative="1">
      <w:start w:val="1"/>
      <w:numFmt w:val="lowerRoman"/>
      <w:lvlText w:val="%3."/>
      <w:lvlJc w:val="right"/>
      <w:pPr>
        <w:ind w:left="2868" w:hanging="180"/>
      </w:pPr>
    </w:lvl>
    <w:lvl w:ilvl="3" w:tplc="0414000F" w:tentative="1">
      <w:start w:val="1"/>
      <w:numFmt w:val="decimal"/>
      <w:lvlText w:val="%4."/>
      <w:lvlJc w:val="left"/>
      <w:pPr>
        <w:ind w:left="3588" w:hanging="360"/>
      </w:pPr>
    </w:lvl>
    <w:lvl w:ilvl="4" w:tplc="04140019" w:tentative="1">
      <w:start w:val="1"/>
      <w:numFmt w:val="lowerLetter"/>
      <w:lvlText w:val="%5."/>
      <w:lvlJc w:val="left"/>
      <w:pPr>
        <w:ind w:left="4308" w:hanging="360"/>
      </w:pPr>
    </w:lvl>
    <w:lvl w:ilvl="5" w:tplc="0414001B" w:tentative="1">
      <w:start w:val="1"/>
      <w:numFmt w:val="lowerRoman"/>
      <w:lvlText w:val="%6."/>
      <w:lvlJc w:val="right"/>
      <w:pPr>
        <w:ind w:left="5028" w:hanging="180"/>
      </w:pPr>
    </w:lvl>
    <w:lvl w:ilvl="6" w:tplc="0414000F" w:tentative="1">
      <w:start w:val="1"/>
      <w:numFmt w:val="decimal"/>
      <w:lvlText w:val="%7."/>
      <w:lvlJc w:val="left"/>
      <w:pPr>
        <w:ind w:left="5748" w:hanging="360"/>
      </w:pPr>
    </w:lvl>
    <w:lvl w:ilvl="7" w:tplc="04140019" w:tentative="1">
      <w:start w:val="1"/>
      <w:numFmt w:val="lowerLetter"/>
      <w:lvlText w:val="%8."/>
      <w:lvlJc w:val="left"/>
      <w:pPr>
        <w:ind w:left="6468" w:hanging="360"/>
      </w:pPr>
    </w:lvl>
    <w:lvl w:ilvl="8" w:tplc="041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D8B4191"/>
    <w:multiLevelType w:val="multilevel"/>
    <w:tmpl w:val="38EAC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F54E4F"/>
    <w:multiLevelType w:val="hybridMultilevel"/>
    <w:tmpl w:val="E88AA720"/>
    <w:lvl w:ilvl="0" w:tplc="6A663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D071D74"/>
    <w:multiLevelType w:val="multilevel"/>
    <w:tmpl w:val="490CB0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2.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lang w:val="nb-NO"/>
      </w:rPr>
    </w:lvl>
    <w:lvl w:ilvl="3">
      <w:start w:val="1"/>
      <w:numFmt w:val="decimal"/>
      <w:lvlText w:val="%1.%2.%3.%4"/>
      <w:lvlJc w:val="left"/>
      <w:pPr>
        <w:ind w:left="100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64657BA"/>
    <w:multiLevelType w:val="hybridMultilevel"/>
    <w:tmpl w:val="84201F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D338A"/>
    <w:multiLevelType w:val="multilevel"/>
    <w:tmpl w:val="07EE8D9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2.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lang w:val="nb-NO"/>
      </w:rPr>
    </w:lvl>
    <w:lvl w:ilvl="3">
      <w:start w:val="1"/>
      <w:numFmt w:val="decimal"/>
      <w:lvlText w:val="%1.%2.%3.%4"/>
      <w:lvlJc w:val="left"/>
      <w:pPr>
        <w:ind w:left="100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9C34988"/>
    <w:multiLevelType w:val="hybridMultilevel"/>
    <w:tmpl w:val="A1A48D9C"/>
    <w:lvl w:ilvl="0" w:tplc="0324DD4E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302736"/>
    <w:multiLevelType w:val="multilevel"/>
    <w:tmpl w:val="0409001F"/>
    <w:numStyleLink w:val="111111"/>
  </w:abstractNum>
  <w:abstractNum w:abstractNumId="9" w15:restartNumberingAfterBreak="0">
    <w:nsid w:val="61FF4DD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626F048A"/>
    <w:multiLevelType w:val="hybridMultilevel"/>
    <w:tmpl w:val="8726357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A35B5"/>
    <w:multiLevelType w:val="multilevel"/>
    <w:tmpl w:val="690EBB6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3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713" w:hanging="720"/>
      </w:pPr>
      <w:rPr>
        <w:lang w:val="nb-NO"/>
      </w:rPr>
    </w:lvl>
    <w:lvl w:ilvl="3">
      <w:start w:val="1"/>
      <w:numFmt w:val="decimal"/>
      <w:pStyle w:val="Overskrift4"/>
      <w:lvlText w:val="%1.%2.%3.%4"/>
      <w:lvlJc w:val="left"/>
      <w:pPr>
        <w:ind w:left="1005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D77474E"/>
    <w:multiLevelType w:val="multilevel"/>
    <w:tmpl w:val="690EBB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713" w:hanging="720"/>
      </w:pPr>
      <w:rPr>
        <w:lang w:val="nb-NO"/>
      </w:rPr>
    </w:lvl>
    <w:lvl w:ilvl="3">
      <w:start w:val="1"/>
      <w:numFmt w:val="decimal"/>
      <w:lvlText w:val="%1.%2.%3.%4"/>
      <w:lvlJc w:val="left"/>
      <w:pPr>
        <w:ind w:left="100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17C6F2C"/>
    <w:multiLevelType w:val="hybridMultilevel"/>
    <w:tmpl w:val="5DDC193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445FB7"/>
    <w:multiLevelType w:val="multilevel"/>
    <w:tmpl w:val="11F0982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713" w:hanging="720"/>
      </w:pPr>
      <w:rPr>
        <w:lang w:val="nb-NO"/>
      </w:rPr>
    </w:lvl>
    <w:lvl w:ilvl="3">
      <w:start w:val="1"/>
      <w:numFmt w:val="decimal"/>
      <w:lvlText w:val="%1.%2.%3.%4"/>
      <w:lvlJc w:val="left"/>
      <w:pPr>
        <w:ind w:left="100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BDF7BB0"/>
    <w:multiLevelType w:val="hybridMultilevel"/>
    <w:tmpl w:val="A6768A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6061067">
    <w:abstractNumId w:val="9"/>
  </w:num>
  <w:num w:numId="2" w16cid:durableId="1058868156">
    <w:abstractNumId w:val="15"/>
  </w:num>
  <w:num w:numId="3" w16cid:durableId="532768043">
    <w:abstractNumId w:val="3"/>
  </w:num>
  <w:num w:numId="4" w16cid:durableId="1939681289">
    <w:abstractNumId w:val="11"/>
  </w:num>
  <w:num w:numId="5" w16cid:durableId="1353065351">
    <w:abstractNumId w:val="7"/>
  </w:num>
  <w:num w:numId="6" w16cid:durableId="912738308">
    <w:abstractNumId w:val="2"/>
  </w:num>
  <w:num w:numId="7" w16cid:durableId="2240745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7221777">
    <w:abstractNumId w:val="13"/>
  </w:num>
  <w:num w:numId="9" w16cid:durableId="12042906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055500">
    <w:abstractNumId w:val="11"/>
  </w:num>
  <w:num w:numId="11" w16cid:durableId="817577300">
    <w:abstractNumId w:val="5"/>
  </w:num>
  <w:num w:numId="12" w16cid:durableId="1912428232">
    <w:abstractNumId w:val="11"/>
  </w:num>
  <w:num w:numId="13" w16cid:durableId="92550643">
    <w:abstractNumId w:val="11"/>
  </w:num>
  <w:num w:numId="14" w16cid:durableId="43144727">
    <w:abstractNumId w:val="11"/>
  </w:num>
  <w:num w:numId="15" w16cid:durableId="1030766969">
    <w:abstractNumId w:val="11"/>
  </w:num>
  <w:num w:numId="16" w16cid:durableId="490483642">
    <w:abstractNumId w:val="11"/>
  </w:num>
  <w:num w:numId="17" w16cid:durableId="2022388825">
    <w:abstractNumId w:val="11"/>
  </w:num>
  <w:num w:numId="18" w16cid:durableId="265161396">
    <w:abstractNumId w:val="11"/>
  </w:num>
  <w:num w:numId="19" w16cid:durableId="379520774">
    <w:abstractNumId w:val="11"/>
  </w:num>
  <w:num w:numId="20" w16cid:durableId="130563564">
    <w:abstractNumId w:val="11"/>
  </w:num>
  <w:num w:numId="21" w16cid:durableId="634335647">
    <w:abstractNumId w:val="11"/>
  </w:num>
  <w:num w:numId="22" w16cid:durableId="1989893647">
    <w:abstractNumId w:val="11"/>
  </w:num>
  <w:num w:numId="23" w16cid:durableId="2127503841">
    <w:abstractNumId w:val="11"/>
  </w:num>
  <w:num w:numId="24" w16cid:durableId="337461895">
    <w:abstractNumId w:val="11"/>
  </w:num>
  <w:num w:numId="25" w16cid:durableId="826550512">
    <w:abstractNumId w:val="11"/>
  </w:num>
  <w:num w:numId="26" w16cid:durableId="1508205034">
    <w:abstractNumId w:val="11"/>
  </w:num>
  <w:num w:numId="27" w16cid:durableId="2143846187">
    <w:abstractNumId w:val="11"/>
  </w:num>
  <w:num w:numId="28" w16cid:durableId="776559474">
    <w:abstractNumId w:val="11"/>
  </w:num>
  <w:num w:numId="29" w16cid:durableId="638731476">
    <w:abstractNumId w:val="11"/>
  </w:num>
  <w:num w:numId="30" w16cid:durableId="602692043">
    <w:abstractNumId w:val="11"/>
  </w:num>
  <w:num w:numId="31" w16cid:durableId="1051538788">
    <w:abstractNumId w:val="11"/>
  </w:num>
  <w:num w:numId="32" w16cid:durableId="719590632">
    <w:abstractNumId w:val="10"/>
  </w:num>
  <w:num w:numId="33" w16cid:durableId="608197002">
    <w:abstractNumId w:val="4"/>
  </w:num>
  <w:num w:numId="34" w16cid:durableId="716517357">
    <w:abstractNumId w:val="11"/>
  </w:num>
  <w:num w:numId="35" w16cid:durableId="1461607425">
    <w:abstractNumId w:val="0"/>
  </w:num>
  <w:num w:numId="36" w16cid:durableId="1898126499">
    <w:abstractNumId w:val="6"/>
  </w:num>
  <w:num w:numId="37" w16cid:durableId="550918091">
    <w:abstractNumId w:val="1"/>
  </w:num>
  <w:num w:numId="38" w16cid:durableId="978415651">
    <w:abstractNumId w:val="14"/>
  </w:num>
  <w:num w:numId="39" w16cid:durableId="543249272">
    <w:abstractNumId w:val="12"/>
  </w:num>
  <w:num w:numId="40" w16cid:durableId="784816030">
    <w:abstractNumId w:val="8"/>
  </w:num>
  <w:num w:numId="41" w16cid:durableId="717633213">
    <w:abstractNumId w:val="11"/>
  </w:num>
  <w:num w:numId="42" w16cid:durableId="164254212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drawingGridHorizontalSpacing w:val="10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aseid" w:val="201302078"/>
    <w:docVar w:name="caseno" w:val="201302078"/>
    <w:docVar w:name="DB_Database" w:val="bksak"/>
    <w:docVar w:name="docid" w:val="9"/>
    <w:docVar w:name="m_strAvdeling" w:val="Byutvikling, klima og miljø/Vann- og avløpsetaten"/>
    <w:docVar w:name="m_strDelarkiv" w:val="EVA-5431"/>
    <w:docVar w:name="m_strDokkontor" w:val="VAATEKN"/>
    <w:docVar w:name="m_strDoksaksbeh" w:val="ELEK"/>
    <w:docVar w:name="m_strOverskriften" w:val="Konkurransegrunnlag"/>
    <w:docVar w:name="m_strSaksbehandlers_navn" w:val="Elina Eikemo"/>
    <w:docVar w:name="m_strSaksbehandlers_stilling" w:val="senioringeniør"/>
    <w:docVar w:name="m_strStilling" w:val="senioringeniør"/>
    <w:docVar w:name="m_strUnderskrift" w:val="Elina Eikemo"/>
    <w:docVar w:name="m_strVaar_dato" w:val="13.05.2013"/>
    <w:docVar w:name="m_strVaar_referanse" w:val="201302078-9"/>
    <w:docVar w:name="m_strVaar_saksbehandler" w:val="Elina Eikemo, tlf. "/>
    <w:docVar w:name="mal" w:val="www_standardkontrakt_for_tjenestekjop.Dot"/>
    <w:docVar w:name="redir" w:val="/dlbksak/details/docdet.asp?journalnr=2013168122&amp;files=Y"/>
    <w:docVar w:name="surfto" w:val="http://admsak01/dlbksak/showelfile.asp"/>
    <w:docVar w:name="upload" w:val="\\admsak01\doculive\upload"/>
    <w:docVar w:name="urlnoark" w:val="http://admsak01/dlbksak"/>
  </w:docVars>
  <w:rsids>
    <w:rsidRoot w:val="008935E6"/>
    <w:rsid w:val="00002E8C"/>
    <w:rsid w:val="000073CB"/>
    <w:rsid w:val="00010532"/>
    <w:rsid w:val="00010C69"/>
    <w:rsid w:val="00012453"/>
    <w:rsid w:val="00014537"/>
    <w:rsid w:val="0001540B"/>
    <w:rsid w:val="00021C62"/>
    <w:rsid w:val="00021DB2"/>
    <w:rsid w:val="00022188"/>
    <w:rsid w:val="00025579"/>
    <w:rsid w:val="000258B1"/>
    <w:rsid w:val="000275AA"/>
    <w:rsid w:val="000277F8"/>
    <w:rsid w:val="0003066A"/>
    <w:rsid w:val="00031318"/>
    <w:rsid w:val="00032148"/>
    <w:rsid w:val="0003466E"/>
    <w:rsid w:val="0003471F"/>
    <w:rsid w:val="0003473B"/>
    <w:rsid w:val="00044F00"/>
    <w:rsid w:val="00046731"/>
    <w:rsid w:val="00046C88"/>
    <w:rsid w:val="000508EE"/>
    <w:rsid w:val="00054DB5"/>
    <w:rsid w:val="000561A4"/>
    <w:rsid w:val="0005711A"/>
    <w:rsid w:val="00057375"/>
    <w:rsid w:val="00060846"/>
    <w:rsid w:val="00061A24"/>
    <w:rsid w:val="00062D9D"/>
    <w:rsid w:val="00062F0C"/>
    <w:rsid w:val="00063F22"/>
    <w:rsid w:val="0006471C"/>
    <w:rsid w:val="00065050"/>
    <w:rsid w:val="000658F6"/>
    <w:rsid w:val="00065E56"/>
    <w:rsid w:val="00067EA7"/>
    <w:rsid w:val="00070AE7"/>
    <w:rsid w:val="000725FB"/>
    <w:rsid w:val="00072B48"/>
    <w:rsid w:val="00072F89"/>
    <w:rsid w:val="000759FB"/>
    <w:rsid w:val="00076D24"/>
    <w:rsid w:val="00077E79"/>
    <w:rsid w:val="00077F91"/>
    <w:rsid w:val="0008096A"/>
    <w:rsid w:val="0008241D"/>
    <w:rsid w:val="00085020"/>
    <w:rsid w:val="000906C9"/>
    <w:rsid w:val="000955B6"/>
    <w:rsid w:val="00097D13"/>
    <w:rsid w:val="000A0209"/>
    <w:rsid w:val="000A15BC"/>
    <w:rsid w:val="000A2721"/>
    <w:rsid w:val="000A2913"/>
    <w:rsid w:val="000A2B31"/>
    <w:rsid w:val="000A35FC"/>
    <w:rsid w:val="000A3784"/>
    <w:rsid w:val="000A598A"/>
    <w:rsid w:val="000A5FB4"/>
    <w:rsid w:val="000A75C2"/>
    <w:rsid w:val="000B116D"/>
    <w:rsid w:val="000B2BC9"/>
    <w:rsid w:val="000B43E2"/>
    <w:rsid w:val="000B491B"/>
    <w:rsid w:val="000B541F"/>
    <w:rsid w:val="000B7CD7"/>
    <w:rsid w:val="000C29DE"/>
    <w:rsid w:val="000C360D"/>
    <w:rsid w:val="000C4E01"/>
    <w:rsid w:val="000C5688"/>
    <w:rsid w:val="000D05F9"/>
    <w:rsid w:val="000D08CA"/>
    <w:rsid w:val="000D0CEA"/>
    <w:rsid w:val="000D243D"/>
    <w:rsid w:val="000D2B4B"/>
    <w:rsid w:val="000D3903"/>
    <w:rsid w:val="000D54BD"/>
    <w:rsid w:val="000D5BBD"/>
    <w:rsid w:val="000D69FD"/>
    <w:rsid w:val="000D6B65"/>
    <w:rsid w:val="000D75CA"/>
    <w:rsid w:val="000D7CEF"/>
    <w:rsid w:val="000E0D63"/>
    <w:rsid w:val="000E1AD8"/>
    <w:rsid w:val="000E5446"/>
    <w:rsid w:val="000E67C7"/>
    <w:rsid w:val="000F1871"/>
    <w:rsid w:val="000F1F54"/>
    <w:rsid w:val="000F6647"/>
    <w:rsid w:val="000F7096"/>
    <w:rsid w:val="00103279"/>
    <w:rsid w:val="00103526"/>
    <w:rsid w:val="001061F3"/>
    <w:rsid w:val="00107181"/>
    <w:rsid w:val="00107A7D"/>
    <w:rsid w:val="00113918"/>
    <w:rsid w:val="001139EA"/>
    <w:rsid w:val="00121517"/>
    <w:rsid w:val="00125B67"/>
    <w:rsid w:val="00125F82"/>
    <w:rsid w:val="001279C1"/>
    <w:rsid w:val="001320C2"/>
    <w:rsid w:val="0013483F"/>
    <w:rsid w:val="00140805"/>
    <w:rsid w:val="00141731"/>
    <w:rsid w:val="00141A0A"/>
    <w:rsid w:val="0014447F"/>
    <w:rsid w:val="0014536D"/>
    <w:rsid w:val="00146B07"/>
    <w:rsid w:val="00146FF3"/>
    <w:rsid w:val="00147051"/>
    <w:rsid w:val="001511D2"/>
    <w:rsid w:val="0015208D"/>
    <w:rsid w:val="00152350"/>
    <w:rsid w:val="00157C9A"/>
    <w:rsid w:val="00157F18"/>
    <w:rsid w:val="00160D08"/>
    <w:rsid w:val="001612E8"/>
    <w:rsid w:val="00161B3F"/>
    <w:rsid w:val="00161BCA"/>
    <w:rsid w:val="00161FE7"/>
    <w:rsid w:val="00165047"/>
    <w:rsid w:val="00165578"/>
    <w:rsid w:val="00167C37"/>
    <w:rsid w:val="00172A33"/>
    <w:rsid w:val="00174387"/>
    <w:rsid w:val="001750F0"/>
    <w:rsid w:val="00175CF7"/>
    <w:rsid w:val="00176A95"/>
    <w:rsid w:val="00180F24"/>
    <w:rsid w:val="00181F6C"/>
    <w:rsid w:val="001838D8"/>
    <w:rsid w:val="00183A09"/>
    <w:rsid w:val="001846A9"/>
    <w:rsid w:val="00184706"/>
    <w:rsid w:val="00187672"/>
    <w:rsid w:val="0019011E"/>
    <w:rsid w:val="00191EFF"/>
    <w:rsid w:val="00197901"/>
    <w:rsid w:val="00197B5A"/>
    <w:rsid w:val="001A0116"/>
    <w:rsid w:val="001A02CB"/>
    <w:rsid w:val="001A2241"/>
    <w:rsid w:val="001A2A79"/>
    <w:rsid w:val="001A2CA6"/>
    <w:rsid w:val="001A7A12"/>
    <w:rsid w:val="001B128E"/>
    <w:rsid w:val="001B3BE9"/>
    <w:rsid w:val="001B4549"/>
    <w:rsid w:val="001B5484"/>
    <w:rsid w:val="001C111D"/>
    <w:rsid w:val="001C1373"/>
    <w:rsid w:val="001C2D14"/>
    <w:rsid w:val="001C2DFC"/>
    <w:rsid w:val="001C7391"/>
    <w:rsid w:val="001C76D1"/>
    <w:rsid w:val="001D10AC"/>
    <w:rsid w:val="001D16E9"/>
    <w:rsid w:val="001D5F51"/>
    <w:rsid w:val="001D6CB6"/>
    <w:rsid w:val="001D7992"/>
    <w:rsid w:val="001E1E47"/>
    <w:rsid w:val="001E259A"/>
    <w:rsid w:val="001E2A14"/>
    <w:rsid w:val="001E3E97"/>
    <w:rsid w:val="001E42FD"/>
    <w:rsid w:val="001E52D1"/>
    <w:rsid w:val="001E774F"/>
    <w:rsid w:val="001F1D8F"/>
    <w:rsid w:val="001F2A52"/>
    <w:rsid w:val="002013D0"/>
    <w:rsid w:val="0020289C"/>
    <w:rsid w:val="0020408B"/>
    <w:rsid w:val="00212B97"/>
    <w:rsid w:val="0021472B"/>
    <w:rsid w:val="002148F1"/>
    <w:rsid w:val="00214975"/>
    <w:rsid w:val="00215124"/>
    <w:rsid w:val="00217698"/>
    <w:rsid w:val="00220AFF"/>
    <w:rsid w:val="002210ED"/>
    <w:rsid w:val="00221448"/>
    <w:rsid w:val="0022353A"/>
    <w:rsid w:val="00223E9A"/>
    <w:rsid w:val="00225D05"/>
    <w:rsid w:val="00226017"/>
    <w:rsid w:val="00226B28"/>
    <w:rsid w:val="00230A91"/>
    <w:rsid w:val="0023169E"/>
    <w:rsid w:val="00232C14"/>
    <w:rsid w:val="00233D39"/>
    <w:rsid w:val="00234315"/>
    <w:rsid w:val="00236397"/>
    <w:rsid w:val="0023739F"/>
    <w:rsid w:val="002415D0"/>
    <w:rsid w:val="00243D31"/>
    <w:rsid w:val="00244385"/>
    <w:rsid w:val="0024474B"/>
    <w:rsid w:val="002452F8"/>
    <w:rsid w:val="002474B6"/>
    <w:rsid w:val="002501BF"/>
    <w:rsid w:val="00251934"/>
    <w:rsid w:val="002523E1"/>
    <w:rsid w:val="00255238"/>
    <w:rsid w:val="00256D8F"/>
    <w:rsid w:val="00261BCC"/>
    <w:rsid w:val="00262766"/>
    <w:rsid w:val="002740D5"/>
    <w:rsid w:val="00274A49"/>
    <w:rsid w:val="00275058"/>
    <w:rsid w:val="00275C38"/>
    <w:rsid w:val="0027613A"/>
    <w:rsid w:val="002770E9"/>
    <w:rsid w:val="00281D2A"/>
    <w:rsid w:val="00282269"/>
    <w:rsid w:val="00285527"/>
    <w:rsid w:val="00286220"/>
    <w:rsid w:val="00286D9D"/>
    <w:rsid w:val="002912A9"/>
    <w:rsid w:val="002918C1"/>
    <w:rsid w:val="00291EA8"/>
    <w:rsid w:val="00295F68"/>
    <w:rsid w:val="00296EE5"/>
    <w:rsid w:val="002A09A5"/>
    <w:rsid w:val="002A2807"/>
    <w:rsid w:val="002A2AE5"/>
    <w:rsid w:val="002B1BF0"/>
    <w:rsid w:val="002B3CB9"/>
    <w:rsid w:val="002B4792"/>
    <w:rsid w:val="002B5B60"/>
    <w:rsid w:val="002B7E78"/>
    <w:rsid w:val="002C2F4F"/>
    <w:rsid w:val="002C426B"/>
    <w:rsid w:val="002C781E"/>
    <w:rsid w:val="002D2B8B"/>
    <w:rsid w:val="002D429B"/>
    <w:rsid w:val="002D6F6F"/>
    <w:rsid w:val="002E0556"/>
    <w:rsid w:val="002E0F10"/>
    <w:rsid w:val="002E2F04"/>
    <w:rsid w:val="002E4695"/>
    <w:rsid w:val="002E51E3"/>
    <w:rsid w:val="002E53C3"/>
    <w:rsid w:val="002F21DC"/>
    <w:rsid w:val="002F5980"/>
    <w:rsid w:val="002F73D8"/>
    <w:rsid w:val="003017E2"/>
    <w:rsid w:val="00306055"/>
    <w:rsid w:val="0030635B"/>
    <w:rsid w:val="003064A5"/>
    <w:rsid w:val="003119BD"/>
    <w:rsid w:val="00311CDE"/>
    <w:rsid w:val="003128E3"/>
    <w:rsid w:val="00313DA6"/>
    <w:rsid w:val="003147E8"/>
    <w:rsid w:val="003148DB"/>
    <w:rsid w:val="00314926"/>
    <w:rsid w:val="003162EE"/>
    <w:rsid w:val="00321402"/>
    <w:rsid w:val="00322ECC"/>
    <w:rsid w:val="00323F78"/>
    <w:rsid w:val="003253CE"/>
    <w:rsid w:val="0033080C"/>
    <w:rsid w:val="00332787"/>
    <w:rsid w:val="00332C89"/>
    <w:rsid w:val="003379A8"/>
    <w:rsid w:val="00337D3F"/>
    <w:rsid w:val="00340BD0"/>
    <w:rsid w:val="00343353"/>
    <w:rsid w:val="0034487A"/>
    <w:rsid w:val="00345A8F"/>
    <w:rsid w:val="00345D8A"/>
    <w:rsid w:val="00353127"/>
    <w:rsid w:val="003531D2"/>
    <w:rsid w:val="003600CF"/>
    <w:rsid w:val="0036060D"/>
    <w:rsid w:val="00361603"/>
    <w:rsid w:val="0036177F"/>
    <w:rsid w:val="00361DD1"/>
    <w:rsid w:val="00362834"/>
    <w:rsid w:val="003637E0"/>
    <w:rsid w:val="00363CAA"/>
    <w:rsid w:val="00372E49"/>
    <w:rsid w:val="003760C7"/>
    <w:rsid w:val="00377E14"/>
    <w:rsid w:val="00380119"/>
    <w:rsid w:val="00380178"/>
    <w:rsid w:val="003802AB"/>
    <w:rsid w:val="00382E03"/>
    <w:rsid w:val="0038592F"/>
    <w:rsid w:val="00385FFA"/>
    <w:rsid w:val="00386F17"/>
    <w:rsid w:val="0038776A"/>
    <w:rsid w:val="00391BF5"/>
    <w:rsid w:val="003932E9"/>
    <w:rsid w:val="00393B72"/>
    <w:rsid w:val="003A0046"/>
    <w:rsid w:val="003A0C55"/>
    <w:rsid w:val="003A134C"/>
    <w:rsid w:val="003A2A14"/>
    <w:rsid w:val="003A2F9E"/>
    <w:rsid w:val="003A59D9"/>
    <w:rsid w:val="003A5A8F"/>
    <w:rsid w:val="003A6563"/>
    <w:rsid w:val="003A74C6"/>
    <w:rsid w:val="003B0E49"/>
    <w:rsid w:val="003B18D3"/>
    <w:rsid w:val="003B1AF6"/>
    <w:rsid w:val="003B5C54"/>
    <w:rsid w:val="003B5EDD"/>
    <w:rsid w:val="003B77B3"/>
    <w:rsid w:val="003C0FA2"/>
    <w:rsid w:val="003C3B1B"/>
    <w:rsid w:val="003C41BF"/>
    <w:rsid w:val="003C5E95"/>
    <w:rsid w:val="003C7717"/>
    <w:rsid w:val="003D4240"/>
    <w:rsid w:val="003D6539"/>
    <w:rsid w:val="003E1792"/>
    <w:rsid w:val="003E2571"/>
    <w:rsid w:val="003E4BE3"/>
    <w:rsid w:val="003E51A5"/>
    <w:rsid w:val="003E5F33"/>
    <w:rsid w:val="003E7B52"/>
    <w:rsid w:val="003F05D5"/>
    <w:rsid w:val="003F1C74"/>
    <w:rsid w:val="003F42A2"/>
    <w:rsid w:val="003F512B"/>
    <w:rsid w:val="003F6096"/>
    <w:rsid w:val="003F66A7"/>
    <w:rsid w:val="00401E23"/>
    <w:rsid w:val="0040304F"/>
    <w:rsid w:val="00404FB8"/>
    <w:rsid w:val="004059DD"/>
    <w:rsid w:val="00405D02"/>
    <w:rsid w:val="00412B2E"/>
    <w:rsid w:val="00413F16"/>
    <w:rsid w:val="004144DD"/>
    <w:rsid w:val="004166A6"/>
    <w:rsid w:val="00420421"/>
    <w:rsid w:val="00422055"/>
    <w:rsid w:val="00422F5E"/>
    <w:rsid w:val="00424EFB"/>
    <w:rsid w:val="004250C9"/>
    <w:rsid w:val="00425230"/>
    <w:rsid w:val="00426977"/>
    <w:rsid w:val="00426EC1"/>
    <w:rsid w:val="0043007B"/>
    <w:rsid w:val="00433FEE"/>
    <w:rsid w:val="00436250"/>
    <w:rsid w:val="00440BBC"/>
    <w:rsid w:val="00441CBC"/>
    <w:rsid w:val="00442D36"/>
    <w:rsid w:val="00443540"/>
    <w:rsid w:val="004438D3"/>
    <w:rsid w:val="00446FA2"/>
    <w:rsid w:val="00451202"/>
    <w:rsid w:val="0045380B"/>
    <w:rsid w:val="004541ED"/>
    <w:rsid w:val="004541F6"/>
    <w:rsid w:val="00454B7C"/>
    <w:rsid w:val="00455B13"/>
    <w:rsid w:val="00457360"/>
    <w:rsid w:val="0046122E"/>
    <w:rsid w:val="00461829"/>
    <w:rsid w:val="00462955"/>
    <w:rsid w:val="00463E71"/>
    <w:rsid w:val="00464038"/>
    <w:rsid w:val="004652B7"/>
    <w:rsid w:val="00471961"/>
    <w:rsid w:val="00472723"/>
    <w:rsid w:val="004749A1"/>
    <w:rsid w:val="00474E24"/>
    <w:rsid w:val="00474F1C"/>
    <w:rsid w:val="00475E50"/>
    <w:rsid w:val="00477352"/>
    <w:rsid w:val="0048345C"/>
    <w:rsid w:val="00492F71"/>
    <w:rsid w:val="00495B3C"/>
    <w:rsid w:val="00497312"/>
    <w:rsid w:val="004A173C"/>
    <w:rsid w:val="004A497D"/>
    <w:rsid w:val="004A4E78"/>
    <w:rsid w:val="004A5205"/>
    <w:rsid w:val="004A5DCB"/>
    <w:rsid w:val="004A64A9"/>
    <w:rsid w:val="004B0534"/>
    <w:rsid w:val="004B1D00"/>
    <w:rsid w:val="004B3C4B"/>
    <w:rsid w:val="004B3CD5"/>
    <w:rsid w:val="004B4E22"/>
    <w:rsid w:val="004B6C0B"/>
    <w:rsid w:val="004C04DB"/>
    <w:rsid w:val="004C0AB9"/>
    <w:rsid w:val="004D20DB"/>
    <w:rsid w:val="004D371A"/>
    <w:rsid w:val="004D3BCF"/>
    <w:rsid w:val="004D4EF6"/>
    <w:rsid w:val="004D6B1F"/>
    <w:rsid w:val="004D6EE2"/>
    <w:rsid w:val="004E25AF"/>
    <w:rsid w:val="004E3BC9"/>
    <w:rsid w:val="004E47D7"/>
    <w:rsid w:val="004E6ACF"/>
    <w:rsid w:val="004E7FCE"/>
    <w:rsid w:val="004F145D"/>
    <w:rsid w:val="004F53DB"/>
    <w:rsid w:val="004F6710"/>
    <w:rsid w:val="004F7D0F"/>
    <w:rsid w:val="005058CF"/>
    <w:rsid w:val="00505D0C"/>
    <w:rsid w:val="005068B0"/>
    <w:rsid w:val="00513FD2"/>
    <w:rsid w:val="00514A7E"/>
    <w:rsid w:val="00514AF8"/>
    <w:rsid w:val="00515C6A"/>
    <w:rsid w:val="00516897"/>
    <w:rsid w:val="005173FC"/>
    <w:rsid w:val="005176F3"/>
    <w:rsid w:val="00517FCB"/>
    <w:rsid w:val="005236F0"/>
    <w:rsid w:val="00524143"/>
    <w:rsid w:val="00535375"/>
    <w:rsid w:val="00535CB4"/>
    <w:rsid w:val="00536AF9"/>
    <w:rsid w:val="00537B93"/>
    <w:rsid w:val="00543DE2"/>
    <w:rsid w:val="005454FE"/>
    <w:rsid w:val="00550300"/>
    <w:rsid w:val="005521F2"/>
    <w:rsid w:val="005531A4"/>
    <w:rsid w:val="00553AA6"/>
    <w:rsid w:val="0055434A"/>
    <w:rsid w:val="005545CA"/>
    <w:rsid w:val="00555DB5"/>
    <w:rsid w:val="00560460"/>
    <w:rsid w:val="00562427"/>
    <w:rsid w:val="005633FC"/>
    <w:rsid w:val="0056368B"/>
    <w:rsid w:val="0056388A"/>
    <w:rsid w:val="00566F51"/>
    <w:rsid w:val="00567AA8"/>
    <w:rsid w:val="00571279"/>
    <w:rsid w:val="00582218"/>
    <w:rsid w:val="005852A4"/>
    <w:rsid w:val="00587C34"/>
    <w:rsid w:val="0059005F"/>
    <w:rsid w:val="00591694"/>
    <w:rsid w:val="00593AA7"/>
    <w:rsid w:val="00594595"/>
    <w:rsid w:val="00594B87"/>
    <w:rsid w:val="00595FDA"/>
    <w:rsid w:val="0059613F"/>
    <w:rsid w:val="00596844"/>
    <w:rsid w:val="005979A8"/>
    <w:rsid w:val="005A3818"/>
    <w:rsid w:val="005A6781"/>
    <w:rsid w:val="005A72E5"/>
    <w:rsid w:val="005A7603"/>
    <w:rsid w:val="005B00FD"/>
    <w:rsid w:val="005B429D"/>
    <w:rsid w:val="005B42B9"/>
    <w:rsid w:val="005B4889"/>
    <w:rsid w:val="005B524A"/>
    <w:rsid w:val="005B61BF"/>
    <w:rsid w:val="005B6535"/>
    <w:rsid w:val="005C29F5"/>
    <w:rsid w:val="005C610E"/>
    <w:rsid w:val="005D37CA"/>
    <w:rsid w:val="005D7C0B"/>
    <w:rsid w:val="005E1216"/>
    <w:rsid w:val="005E28AC"/>
    <w:rsid w:val="005E6A16"/>
    <w:rsid w:val="005E6C15"/>
    <w:rsid w:val="005E7CAE"/>
    <w:rsid w:val="005F6170"/>
    <w:rsid w:val="005F6885"/>
    <w:rsid w:val="005F6B18"/>
    <w:rsid w:val="005F6F34"/>
    <w:rsid w:val="00600771"/>
    <w:rsid w:val="00602CAB"/>
    <w:rsid w:val="0060525C"/>
    <w:rsid w:val="00612E81"/>
    <w:rsid w:val="00612ECA"/>
    <w:rsid w:val="00614A69"/>
    <w:rsid w:val="00615A72"/>
    <w:rsid w:val="006169CC"/>
    <w:rsid w:val="00621C3B"/>
    <w:rsid w:val="00623388"/>
    <w:rsid w:val="0062348A"/>
    <w:rsid w:val="006241A5"/>
    <w:rsid w:val="006256EA"/>
    <w:rsid w:val="00626381"/>
    <w:rsid w:val="0063056F"/>
    <w:rsid w:val="00630DDD"/>
    <w:rsid w:val="006334C5"/>
    <w:rsid w:val="0063433C"/>
    <w:rsid w:val="006349F1"/>
    <w:rsid w:val="00634F38"/>
    <w:rsid w:val="00635E4F"/>
    <w:rsid w:val="00636077"/>
    <w:rsid w:val="006367A5"/>
    <w:rsid w:val="0064147E"/>
    <w:rsid w:val="00642446"/>
    <w:rsid w:val="00642EB5"/>
    <w:rsid w:val="00643382"/>
    <w:rsid w:val="00643C68"/>
    <w:rsid w:val="006449A5"/>
    <w:rsid w:val="006460C9"/>
    <w:rsid w:val="006528AB"/>
    <w:rsid w:val="00652B5F"/>
    <w:rsid w:val="00653FF4"/>
    <w:rsid w:val="006542E4"/>
    <w:rsid w:val="0066181E"/>
    <w:rsid w:val="00662582"/>
    <w:rsid w:val="006706EB"/>
    <w:rsid w:val="00670DC1"/>
    <w:rsid w:val="006711E2"/>
    <w:rsid w:val="006734DD"/>
    <w:rsid w:val="0067527E"/>
    <w:rsid w:val="006764AD"/>
    <w:rsid w:val="0068056A"/>
    <w:rsid w:val="00680BAF"/>
    <w:rsid w:val="00680F51"/>
    <w:rsid w:val="00682E07"/>
    <w:rsid w:val="00683D0E"/>
    <w:rsid w:val="00685880"/>
    <w:rsid w:val="00685A50"/>
    <w:rsid w:val="00687C40"/>
    <w:rsid w:val="00692ADB"/>
    <w:rsid w:val="00693101"/>
    <w:rsid w:val="0069625A"/>
    <w:rsid w:val="006964D0"/>
    <w:rsid w:val="00696B7F"/>
    <w:rsid w:val="00697E02"/>
    <w:rsid w:val="006A036C"/>
    <w:rsid w:val="006A13DA"/>
    <w:rsid w:val="006A1CF9"/>
    <w:rsid w:val="006A26EE"/>
    <w:rsid w:val="006A2DC1"/>
    <w:rsid w:val="006A3225"/>
    <w:rsid w:val="006A4E95"/>
    <w:rsid w:val="006A691C"/>
    <w:rsid w:val="006B163A"/>
    <w:rsid w:val="006B1F8E"/>
    <w:rsid w:val="006B2966"/>
    <w:rsid w:val="006B41A7"/>
    <w:rsid w:val="006B6703"/>
    <w:rsid w:val="006B74DE"/>
    <w:rsid w:val="006C23D5"/>
    <w:rsid w:val="006C597C"/>
    <w:rsid w:val="006C6C94"/>
    <w:rsid w:val="006C782D"/>
    <w:rsid w:val="006C7D1C"/>
    <w:rsid w:val="006D0B9D"/>
    <w:rsid w:val="006D12CE"/>
    <w:rsid w:val="006D1BA2"/>
    <w:rsid w:val="006D3CA8"/>
    <w:rsid w:val="006D485C"/>
    <w:rsid w:val="006E2CAE"/>
    <w:rsid w:val="006E3A1D"/>
    <w:rsid w:val="006E3C18"/>
    <w:rsid w:val="006E4963"/>
    <w:rsid w:val="006E5539"/>
    <w:rsid w:val="006E5741"/>
    <w:rsid w:val="006E5A51"/>
    <w:rsid w:val="006E6E65"/>
    <w:rsid w:val="006E7AF6"/>
    <w:rsid w:val="006F064C"/>
    <w:rsid w:val="006F0A13"/>
    <w:rsid w:val="006F3DEC"/>
    <w:rsid w:val="006F5273"/>
    <w:rsid w:val="006F642C"/>
    <w:rsid w:val="007060FB"/>
    <w:rsid w:val="00706325"/>
    <w:rsid w:val="007102ED"/>
    <w:rsid w:val="0071093B"/>
    <w:rsid w:val="00711C24"/>
    <w:rsid w:val="0071270B"/>
    <w:rsid w:val="00713CD8"/>
    <w:rsid w:val="007151F0"/>
    <w:rsid w:val="007178D4"/>
    <w:rsid w:val="00717AE1"/>
    <w:rsid w:val="00720898"/>
    <w:rsid w:val="007219A2"/>
    <w:rsid w:val="00722B0F"/>
    <w:rsid w:val="00724311"/>
    <w:rsid w:val="007321DC"/>
    <w:rsid w:val="00732897"/>
    <w:rsid w:val="007342B9"/>
    <w:rsid w:val="007352D1"/>
    <w:rsid w:val="00735405"/>
    <w:rsid w:val="00735601"/>
    <w:rsid w:val="0074052E"/>
    <w:rsid w:val="007422F1"/>
    <w:rsid w:val="00742D9C"/>
    <w:rsid w:val="00742FC6"/>
    <w:rsid w:val="00744AC2"/>
    <w:rsid w:val="00745B65"/>
    <w:rsid w:val="0075025D"/>
    <w:rsid w:val="00757B63"/>
    <w:rsid w:val="007611BB"/>
    <w:rsid w:val="007638F1"/>
    <w:rsid w:val="0077254F"/>
    <w:rsid w:val="00772B25"/>
    <w:rsid w:val="00775C9B"/>
    <w:rsid w:val="00777CBB"/>
    <w:rsid w:val="00780F38"/>
    <w:rsid w:val="00784DEB"/>
    <w:rsid w:val="0078617C"/>
    <w:rsid w:val="00786B9E"/>
    <w:rsid w:val="00790F6C"/>
    <w:rsid w:val="007A17E4"/>
    <w:rsid w:val="007A19C3"/>
    <w:rsid w:val="007A1EC5"/>
    <w:rsid w:val="007A2158"/>
    <w:rsid w:val="007B29EC"/>
    <w:rsid w:val="007B3263"/>
    <w:rsid w:val="007B35D2"/>
    <w:rsid w:val="007B377E"/>
    <w:rsid w:val="007B70BB"/>
    <w:rsid w:val="007C2BA4"/>
    <w:rsid w:val="007C3BFD"/>
    <w:rsid w:val="007C3F81"/>
    <w:rsid w:val="007C46B2"/>
    <w:rsid w:val="007C5115"/>
    <w:rsid w:val="007C63E0"/>
    <w:rsid w:val="007C677F"/>
    <w:rsid w:val="007D190D"/>
    <w:rsid w:val="007D2018"/>
    <w:rsid w:val="007D4996"/>
    <w:rsid w:val="007D6B20"/>
    <w:rsid w:val="007E0D44"/>
    <w:rsid w:val="007E27CF"/>
    <w:rsid w:val="007E5068"/>
    <w:rsid w:val="007E548F"/>
    <w:rsid w:val="007E5D30"/>
    <w:rsid w:val="007E5DD2"/>
    <w:rsid w:val="007F067C"/>
    <w:rsid w:val="007F1065"/>
    <w:rsid w:val="007F2E33"/>
    <w:rsid w:val="007F2E5A"/>
    <w:rsid w:val="007F47F6"/>
    <w:rsid w:val="007F5490"/>
    <w:rsid w:val="007F7175"/>
    <w:rsid w:val="0080108A"/>
    <w:rsid w:val="008027A4"/>
    <w:rsid w:val="008033B1"/>
    <w:rsid w:val="00804187"/>
    <w:rsid w:val="00804EE9"/>
    <w:rsid w:val="00805781"/>
    <w:rsid w:val="008065A2"/>
    <w:rsid w:val="00806CCD"/>
    <w:rsid w:val="00810E87"/>
    <w:rsid w:val="0081250A"/>
    <w:rsid w:val="00813A06"/>
    <w:rsid w:val="00817AB8"/>
    <w:rsid w:val="00822A58"/>
    <w:rsid w:val="00822C9E"/>
    <w:rsid w:val="00823710"/>
    <w:rsid w:val="00825CCA"/>
    <w:rsid w:val="008309BB"/>
    <w:rsid w:val="0083285B"/>
    <w:rsid w:val="0083650B"/>
    <w:rsid w:val="00837136"/>
    <w:rsid w:val="00837C25"/>
    <w:rsid w:val="00841964"/>
    <w:rsid w:val="008425CF"/>
    <w:rsid w:val="008468D9"/>
    <w:rsid w:val="00846E64"/>
    <w:rsid w:val="00846EB5"/>
    <w:rsid w:val="008478CA"/>
    <w:rsid w:val="00847E77"/>
    <w:rsid w:val="008502EF"/>
    <w:rsid w:val="008520E8"/>
    <w:rsid w:val="00854761"/>
    <w:rsid w:val="00855D07"/>
    <w:rsid w:val="0085769D"/>
    <w:rsid w:val="00857E0B"/>
    <w:rsid w:val="00862453"/>
    <w:rsid w:val="008627D1"/>
    <w:rsid w:val="00863BDD"/>
    <w:rsid w:val="00863C32"/>
    <w:rsid w:val="00864ED3"/>
    <w:rsid w:val="00865EFE"/>
    <w:rsid w:val="008667E6"/>
    <w:rsid w:val="00873CCD"/>
    <w:rsid w:val="008759E8"/>
    <w:rsid w:val="00876EFC"/>
    <w:rsid w:val="00881658"/>
    <w:rsid w:val="0088674F"/>
    <w:rsid w:val="00890CC8"/>
    <w:rsid w:val="008935E6"/>
    <w:rsid w:val="00894A78"/>
    <w:rsid w:val="00894E4E"/>
    <w:rsid w:val="008A0646"/>
    <w:rsid w:val="008A6C0B"/>
    <w:rsid w:val="008A7078"/>
    <w:rsid w:val="008A7DE0"/>
    <w:rsid w:val="008B2D19"/>
    <w:rsid w:val="008B6B3C"/>
    <w:rsid w:val="008C1B28"/>
    <w:rsid w:val="008C4696"/>
    <w:rsid w:val="008C4F7C"/>
    <w:rsid w:val="008C50C7"/>
    <w:rsid w:val="008C6560"/>
    <w:rsid w:val="008C77C0"/>
    <w:rsid w:val="008D0B2C"/>
    <w:rsid w:val="008D175A"/>
    <w:rsid w:val="008D29D2"/>
    <w:rsid w:val="008D4211"/>
    <w:rsid w:val="008D54BE"/>
    <w:rsid w:val="008D67B3"/>
    <w:rsid w:val="008D6EA0"/>
    <w:rsid w:val="008E1F33"/>
    <w:rsid w:val="008E2322"/>
    <w:rsid w:val="008E3AE3"/>
    <w:rsid w:val="008F0440"/>
    <w:rsid w:val="008F060B"/>
    <w:rsid w:val="008F061D"/>
    <w:rsid w:val="008F146A"/>
    <w:rsid w:val="008F357C"/>
    <w:rsid w:val="008F4B6E"/>
    <w:rsid w:val="00902485"/>
    <w:rsid w:val="00903F6B"/>
    <w:rsid w:val="00907FEE"/>
    <w:rsid w:val="00912251"/>
    <w:rsid w:val="0091262F"/>
    <w:rsid w:val="00913321"/>
    <w:rsid w:val="00914A8C"/>
    <w:rsid w:val="00915831"/>
    <w:rsid w:val="009159BC"/>
    <w:rsid w:val="0091643A"/>
    <w:rsid w:val="00916A5E"/>
    <w:rsid w:val="00916E15"/>
    <w:rsid w:val="00920E97"/>
    <w:rsid w:val="009211A2"/>
    <w:rsid w:val="00921FCB"/>
    <w:rsid w:val="00923557"/>
    <w:rsid w:val="00923FBB"/>
    <w:rsid w:val="00924ED2"/>
    <w:rsid w:val="00926494"/>
    <w:rsid w:val="0092765A"/>
    <w:rsid w:val="00931E67"/>
    <w:rsid w:val="00932DCE"/>
    <w:rsid w:val="00932FD2"/>
    <w:rsid w:val="00936E54"/>
    <w:rsid w:val="009378CA"/>
    <w:rsid w:val="009418AA"/>
    <w:rsid w:val="00941A14"/>
    <w:rsid w:val="00942B43"/>
    <w:rsid w:val="00942EF2"/>
    <w:rsid w:val="0094362E"/>
    <w:rsid w:val="009456F0"/>
    <w:rsid w:val="009459A3"/>
    <w:rsid w:val="009467A1"/>
    <w:rsid w:val="00947AE2"/>
    <w:rsid w:val="0095142D"/>
    <w:rsid w:val="0095188A"/>
    <w:rsid w:val="00953A8E"/>
    <w:rsid w:val="00954010"/>
    <w:rsid w:val="00954282"/>
    <w:rsid w:val="009545D3"/>
    <w:rsid w:val="00954E03"/>
    <w:rsid w:val="00960EF7"/>
    <w:rsid w:val="00961310"/>
    <w:rsid w:val="00961340"/>
    <w:rsid w:val="00964CFD"/>
    <w:rsid w:val="00965F8E"/>
    <w:rsid w:val="00966693"/>
    <w:rsid w:val="00967BCB"/>
    <w:rsid w:val="00972135"/>
    <w:rsid w:val="00975D68"/>
    <w:rsid w:val="00977EBD"/>
    <w:rsid w:val="009807D9"/>
    <w:rsid w:val="00980EBA"/>
    <w:rsid w:val="00982B72"/>
    <w:rsid w:val="00983B84"/>
    <w:rsid w:val="009856D7"/>
    <w:rsid w:val="00985844"/>
    <w:rsid w:val="00985C52"/>
    <w:rsid w:val="00986709"/>
    <w:rsid w:val="0098784C"/>
    <w:rsid w:val="009907A0"/>
    <w:rsid w:val="00990963"/>
    <w:rsid w:val="00992615"/>
    <w:rsid w:val="00992A7F"/>
    <w:rsid w:val="00994A2F"/>
    <w:rsid w:val="00995329"/>
    <w:rsid w:val="00996D15"/>
    <w:rsid w:val="00997303"/>
    <w:rsid w:val="00997698"/>
    <w:rsid w:val="00997EA0"/>
    <w:rsid w:val="009A0465"/>
    <w:rsid w:val="009A3E02"/>
    <w:rsid w:val="009A7EC3"/>
    <w:rsid w:val="009B3D79"/>
    <w:rsid w:val="009B4278"/>
    <w:rsid w:val="009B4921"/>
    <w:rsid w:val="009B6334"/>
    <w:rsid w:val="009C16E6"/>
    <w:rsid w:val="009C29F2"/>
    <w:rsid w:val="009C2DBC"/>
    <w:rsid w:val="009C2FD2"/>
    <w:rsid w:val="009C49CE"/>
    <w:rsid w:val="009C5CBC"/>
    <w:rsid w:val="009D04CA"/>
    <w:rsid w:val="009D08EB"/>
    <w:rsid w:val="009D1C65"/>
    <w:rsid w:val="009D1E65"/>
    <w:rsid w:val="009D3123"/>
    <w:rsid w:val="009D33AF"/>
    <w:rsid w:val="009D46E5"/>
    <w:rsid w:val="009D66AF"/>
    <w:rsid w:val="009D6C2B"/>
    <w:rsid w:val="009E410F"/>
    <w:rsid w:val="009E54E1"/>
    <w:rsid w:val="009F1813"/>
    <w:rsid w:val="009F332E"/>
    <w:rsid w:val="009F4C90"/>
    <w:rsid w:val="009F4EC7"/>
    <w:rsid w:val="009F4FEC"/>
    <w:rsid w:val="009F65F7"/>
    <w:rsid w:val="009F69A0"/>
    <w:rsid w:val="009F6D85"/>
    <w:rsid w:val="00A03809"/>
    <w:rsid w:val="00A04ACE"/>
    <w:rsid w:val="00A058BB"/>
    <w:rsid w:val="00A1271A"/>
    <w:rsid w:val="00A12837"/>
    <w:rsid w:val="00A16779"/>
    <w:rsid w:val="00A16912"/>
    <w:rsid w:val="00A17BBC"/>
    <w:rsid w:val="00A22A83"/>
    <w:rsid w:val="00A2332D"/>
    <w:rsid w:val="00A252A4"/>
    <w:rsid w:val="00A27148"/>
    <w:rsid w:val="00A27342"/>
    <w:rsid w:val="00A27B99"/>
    <w:rsid w:val="00A27BF0"/>
    <w:rsid w:val="00A304BA"/>
    <w:rsid w:val="00A33B64"/>
    <w:rsid w:val="00A43EDD"/>
    <w:rsid w:val="00A44446"/>
    <w:rsid w:val="00A476D4"/>
    <w:rsid w:val="00A504EB"/>
    <w:rsid w:val="00A5087D"/>
    <w:rsid w:val="00A50F7A"/>
    <w:rsid w:val="00A5116A"/>
    <w:rsid w:val="00A51CD5"/>
    <w:rsid w:val="00A52F72"/>
    <w:rsid w:val="00A5464C"/>
    <w:rsid w:val="00A55C96"/>
    <w:rsid w:val="00A5633B"/>
    <w:rsid w:val="00A57DD6"/>
    <w:rsid w:val="00A61445"/>
    <w:rsid w:val="00A617A1"/>
    <w:rsid w:val="00A623B8"/>
    <w:rsid w:val="00A6415A"/>
    <w:rsid w:val="00A70E70"/>
    <w:rsid w:val="00A73F39"/>
    <w:rsid w:val="00A747C1"/>
    <w:rsid w:val="00A74B4D"/>
    <w:rsid w:val="00A74BD4"/>
    <w:rsid w:val="00A757D6"/>
    <w:rsid w:val="00A75AB0"/>
    <w:rsid w:val="00A76F5A"/>
    <w:rsid w:val="00A8043F"/>
    <w:rsid w:val="00A806D6"/>
    <w:rsid w:val="00A8093A"/>
    <w:rsid w:val="00A84B0B"/>
    <w:rsid w:val="00A85B7B"/>
    <w:rsid w:val="00A87F14"/>
    <w:rsid w:val="00A905B5"/>
    <w:rsid w:val="00A91F85"/>
    <w:rsid w:val="00A934C6"/>
    <w:rsid w:val="00A937F2"/>
    <w:rsid w:val="00A93B87"/>
    <w:rsid w:val="00A9478B"/>
    <w:rsid w:val="00A9485F"/>
    <w:rsid w:val="00A96B3E"/>
    <w:rsid w:val="00A9772E"/>
    <w:rsid w:val="00AA1164"/>
    <w:rsid w:val="00AA1212"/>
    <w:rsid w:val="00AA7D76"/>
    <w:rsid w:val="00AB027E"/>
    <w:rsid w:val="00AB2261"/>
    <w:rsid w:val="00AB5021"/>
    <w:rsid w:val="00AB7FFC"/>
    <w:rsid w:val="00AC0940"/>
    <w:rsid w:val="00AC09C1"/>
    <w:rsid w:val="00AC0C12"/>
    <w:rsid w:val="00AC1051"/>
    <w:rsid w:val="00AC1550"/>
    <w:rsid w:val="00AC2F0B"/>
    <w:rsid w:val="00AC44F5"/>
    <w:rsid w:val="00AC4906"/>
    <w:rsid w:val="00AC4DE8"/>
    <w:rsid w:val="00AC6B5E"/>
    <w:rsid w:val="00AD2371"/>
    <w:rsid w:val="00AD32BF"/>
    <w:rsid w:val="00AD3A9F"/>
    <w:rsid w:val="00AD425E"/>
    <w:rsid w:val="00AD537D"/>
    <w:rsid w:val="00AD6793"/>
    <w:rsid w:val="00AE607B"/>
    <w:rsid w:val="00AF0B81"/>
    <w:rsid w:val="00AF0E2C"/>
    <w:rsid w:val="00AF169F"/>
    <w:rsid w:val="00AF1A0B"/>
    <w:rsid w:val="00AF1AC6"/>
    <w:rsid w:val="00AF1BC6"/>
    <w:rsid w:val="00AF21EF"/>
    <w:rsid w:val="00AF409F"/>
    <w:rsid w:val="00AF7AA1"/>
    <w:rsid w:val="00B00DA4"/>
    <w:rsid w:val="00B01146"/>
    <w:rsid w:val="00B01C73"/>
    <w:rsid w:val="00B04001"/>
    <w:rsid w:val="00B06431"/>
    <w:rsid w:val="00B10C83"/>
    <w:rsid w:val="00B114D3"/>
    <w:rsid w:val="00B11A31"/>
    <w:rsid w:val="00B122E2"/>
    <w:rsid w:val="00B12BE2"/>
    <w:rsid w:val="00B146D8"/>
    <w:rsid w:val="00B1704D"/>
    <w:rsid w:val="00B23432"/>
    <w:rsid w:val="00B23DAC"/>
    <w:rsid w:val="00B263CC"/>
    <w:rsid w:val="00B305FE"/>
    <w:rsid w:val="00B312B8"/>
    <w:rsid w:val="00B3311A"/>
    <w:rsid w:val="00B33B03"/>
    <w:rsid w:val="00B34A94"/>
    <w:rsid w:val="00B35676"/>
    <w:rsid w:val="00B3644A"/>
    <w:rsid w:val="00B41B98"/>
    <w:rsid w:val="00B435ED"/>
    <w:rsid w:val="00B4511C"/>
    <w:rsid w:val="00B50D20"/>
    <w:rsid w:val="00B50EAB"/>
    <w:rsid w:val="00B54C34"/>
    <w:rsid w:val="00B55049"/>
    <w:rsid w:val="00B553A5"/>
    <w:rsid w:val="00B6022E"/>
    <w:rsid w:val="00B609C1"/>
    <w:rsid w:val="00B60BA3"/>
    <w:rsid w:val="00B61660"/>
    <w:rsid w:val="00B64B1D"/>
    <w:rsid w:val="00B6567A"/>
    <w:rsid w:val="00B71E91"/>
    <w:rsid w:val="00B831A3"/>
    <w:rsid w:val="00B8419A"/>
    <w:rsid w:val="00B8460D"/>
    <w:rsid w:val="00B8614C"/>
    <w:rsid w:val="00B866E9"/>
    <w:rsid w:val="00B8687C"/>
    <w:rsid w:val="00B86ECB"/>
    <w:rsid w:val="00B908C0"/>
    <w:rsid w:val="00B91648"/>
    <w:rsid w:val="00B91A6D"/>
    <w:rsid w:val="00B93E64"/>
    <w:rsid w:val="00B9491F"/>
    <w:rsid w:val="00B97867"/>
    <w:rsid w:val="00BB0057"/>
    <w:rsid w:val="00BB0323"/>
    <w:rsid w:val="00BB1055"/>
    <w:rsid w:val="00BB107B"/>
    <w:rsid w:val="00BB15DC"/>
    <w:rsid w:val="00BB34EB"/>
    <w:rsid w:val="00BB795D"/>
    <w:rsid w:val="00BB7C0B"/>
    <w:rsid w:val="00BC21D7"/>
    <w:rsid w:val="00BC4793"/>
    <w:rsid w:val="00BC6CA2"/>
    <w:rsid w:val="00BD369B"/>
    <w:rsid w:val="00BD39A6"/>
    <w:rsid w:val="00BD6D79"/>
    <w:rsid w:val="00BE018D"/>
    <w:rsid w:val="00BE1520"/>
    <w:rsid w:val="00BE17C8"/>
    <w:rsid w:val="00BE24B5"/>
    <w:rsid w:val="00BE381B"/>
    <w:rsid w:val="00BE510D"/>
    <w:rsid w:val="00BE7437"/>
    <w:rsid w:val="00BF0ACB"/>
    <w:rsid w:val="00BF272D"/>
    <w:rsid w:val="00BF31D3"/>
    <w:rsid w:val="00BF6C9C"/>
    <w:rsid w:val="00BF713B"/>
    <w:rsid w:val="00C01E83"/>
    <w:rsid w:val="00C10676"/>
    <w:rsid w:val="00C1074B"/>
    <w:rsid w:val="00C10B89"/>
    <w:rsid w:val="00C11674"/>
    <w:rsid w:val="00C11854"/>
    <w:rsid w:val="00C12A55"/>
    <w:rsid w:val="00C1300E"/>
    <w:rsid w:val="00C13516"/>
    <w:rsid w:val="00C13B89"/>
    <w:rsid w:val="00C140C9"/>
    <w:rsid w:val="00C14694"/>
    <w:rsid w:val="00C16A2A"/>
    <w:rsid w:val="00C20274"/>
    <w:rsid w:val="00C2047E"/>
    <w:rsid w:val="00C22292"/>
    <w:rsid w:val="00C22EA8"/>
    <w:rsid w:val="00C237D5"/>
    <w:rsid w:val="00C2383F"/>
    <w:rsid w:val="00C2414A"/>
    <w:rsid w:val="00C32180"/>
    <w:rsid w:val="00C32FF4"/>
    <w:rsid w:val="00C34088"/>
    <w:rsid w:val="00C359B2"/>
    <w:rsid w:val="00C37179"/>
    <w:rsid w:val="00C37940"/>
    <w:rsid w:val="00C400C3"/>
    <w:rsid w:val="00C404BC"/>
    <w:rsid w:val="00C40550"/>
    <w:rsid w:val="00C4184E"/>
    <w:rsid w:val="00C41BC0"/>
    <w:rsid w:val="00C4557B"/>
    <w:rsid w:val="00C455F8"/>
    <w:rsid w:val="00C4637A"/>
    <w:rsid w:val="00C4692A"/>
    <w:rsid w:val="00C549FF"/>
    <w:rsid w:val="00C56A62"/>
    <w:rsid w:val="00C6033D"/>
    <w:rsid w:val="00C6191B"/>
    <w:rsid w:val="00C6214E"/>
    <w:rsid w:val="00C6257B"/>
    <w:rsid w:val="00C646CF"/>
    <w:rsid w:val="00C65784"/>
    <w:rsid w:val="00C708F0"/>
    <w:rsid w:val="00C70E3A"/>
    <w:rsid w:val="00C75789"/>
    <w:rsid w:val="00C75B35"/>
    <w:rsid w:val="00C77514"/>
    <w:rsid w:val="00C8228E"/>
    <w:rsid w:val="00C82478"/>
    <w:rsid w:val="00C87088"/>
    <w:rsid w:val="00C87A5B"/>
    <w:rsid w:val="00C9217A"/>
    <w:rsid w:val="00C92C29"/>
    <w:rsid w:val="00C94DF1"/>
    <w:rsid w:val="00C969B0"/>
    <w:rsid w:val="00CA4F25"/>
    <w:rsid w:val="00CA5025"/>
    <w:rsid w:val="00CA533E"/>
    <w:rsid w:val="00CA59CA"/>
    <w:rsid w:val="00CB3AF1"/>
    <w:rsid w:val="00CB6E45"/>
    <w:rsid w:val="00CB6F5E"/>
    <w:rsid w:val="00CC02BF"/>
    <w:rsid w:val="00CC4561"/>
    <w:rsid w:val="00CC470F"/>
    <w:rsid w:val="00CC6490"/>
    <w:rsid w:val="00CC68AB"/>
    <w:rsid w:val="00CD0EFD"/>
    <w:rsid w:val="00CD17CE"/>
    <w:rsid w:val="00CD1B5C"/>
    <w:rsid w:val="00CD3AB0"/>
    <w:rsid w:val="00CE0351"/>
    <w:rsid w:val="00CE16FE"/>
    <w:rsid w:val="00CE2485"/>
    <w:rsid w:val="00CE38C7"/>
    <w:rsid w:val="00CE4102"/>
    <w:rsid w:val="00CE6B47"/>
    <w:rsid w:val="00CF2334"/>
    <w:rsid w:val="00CF29A3"/>
    <w:rsid w:val="00CF3DC3"/>
    <w:rsid w:val="00CF40CA"/>
    <w:rsid w:val="00CF42E1"/>
    <w:rsid w:val="00CF5E01"/>
    <w:rsid w:val="00CF60F5"/>
    <w:rsid w:val="00D00940"/>
    <w:rsid w:val="00D009AB"/>
    <w:rsid w:val="00D03656"/>
    <w:rsid w:val="00D04FC2"/>
    <w:rsid w:val="00D059D3"/>
    <w:rsid w:val="00D070B6"/>
    <w:rsid w:val="00D11341"/>
    <w:rsid w:val="00D11531"/>
    <w:rsid w:val="00D1367B"/>
    <w:rsid w:val="00D1540D"/>
    <w:rsid w:val="00D154B4"/>
    <w:rsid w:val="00D16119"/>
    <w:rsid w:val="00D205C8"/>
    <w:rsid w:val="00D205F4"/>
    <w:rsid w:val="00D20EA4"/>
    <w:rsid w:val="00D23F8D"/>
    <w:rsid w:val="00D24CD5"/>
    <w:rsid w:val="00D250C9"/>
    <w:rsid w:val="00D255A2"/>
    <w:rsid w:val="00D2562B"/>
    <w:rsid w:val="00D312D7"/>
    <w:rsid w:val="00D40218"/>
    <w:rsid w:val="00D416BD"/>
    <w:rsid w:val="00D418DC"/>
    <w:rsid w:val="00D452D3"/>
    <w:rsid w:val="00D50BA5"/>
    <w:rsid w:val="00D53928"/>
    <w:rsid w:val="00D550E2"/>
    <w:rsid w:val="00D565A8"/>
    <w:rsid w:val="00D574B2"/>
    <w:rsid w:val="00D602DB"/>
    <w:rsid w:val="00D60710"/>
    <w:rsid w:val="00D62409"/>
    <w:rsid w:val="00D63FFE"/>
    <w:rsid w:val="00D64879"/>
    <w:rsid w:val="00D70A1B"/>
    <w:rsid w:val="00D7330F"/>
    <w:rsid w:val="00D74B9D"/>
    <w:rsid w:val="00D754E0"/>
    <w:rsid w:val="00D76F24"/>
    <w:rsid w:val="00D77FF3"/>
    <w:rsid w:val="00D811F1"/>
    <w:rsid w:val="00D82000"/>
    <w:rsid w:val="00D82454"/>
    <w:rsid w:val="00D849E9"/>
    <w:rsid w:val="00D86297"/>
    <w:rsid w:val="00D87B4D"/>
    <w:rsid w:val="00D87F8D"/>
    <w:rsid w:val="00D9155F"/>
    <w:rsid w:val="00D92851"/>
    <w:rsid w:val="00D92B38"/>
    <w:rsid w:val="00D92D1A"/>
    <w:rsid w:val="00D953D0"/>
    <w:rsid w:val="00D96B93"/>
    <w:rsid w:val="00D976AE"/>
    <w:rsid w:val="00DA2692"/>
    <w:rsid w:val="00DA2E0E"/>
    <w:rsid w:val="00DA3FE0"/>
    <w:rsid w:val="00DA5720"/>
    <w:rsid w:val="00DA7CD8"/>
    <w:rsid w:val="00DB426C"/>
    <w:rsid w:val="00DB77F3"/>
    <w:rsid w:val="00DC0A51"/>
    <w:rsid w:val="00DC2FEB"/>
    <w:rsid w:val="00DC3D53"/>
    <w:rsid w:val="00DC52DF"/>
    <w:rsid w:val="00DD00C5"/>
    <w:rsid w:val="00DD66E0"/>
    <w:rsid w:val="00DD6BD8"/>
    <w:rsid w:val="00DD7A4E"/>
    <w:rsid w:val="00DE19E1"/>
    <w:rsid w:val="00DE2CAE"/>
    <w:rsid w:val="00DE3570"/>
    <w:rsid w:val="00DF14BB"/>
    <w:rsid w:val="00DF4B1D"/>
    <w:rsid w:val="00E0015F"/>
    <w:rsid w:val="00E01D4B"/>
    <w:rsid w:val="00E02517"/>
    <w:rsid w:val="00E05AEF"/>
    <w:rsid w:val="00E12DE7"/>
    <w:rsid w:val="00E1303D"/>
    <w:rsid w:val="00E1360C"/>
    <w:rsid w:val="00E1492D"/>
    <w:rsid w:val="00E14DA4"/>
    <w:rsid w:val="00E15CC0"/>
    <w:rsid w:val="00E15D36"/>
    <w:rsid w:val="00E17627"/>
    <w:rsid w:val="00E17D79"/>
    <w:rsid w:val="00E23251"/>
    <w:rsid w:val="00E24AC2"/>
    <w:rsid w:val="00E25394"/>
    <w:rsid w:val="00E25CB3"/>
    <w:rsid w:val="00E30435"/>
    <w:rsid w:val="00E3154E"/>
    <w:rsid w:val="00E3376A"/>
    <w:rsid w:val="00E34F3D"/>
    <w:rsid w:val="00E359B2"/>
    <w:rsid w:val="00E35DDE"/>
    <w:rsid w:val="00E5167B"/>
    <w:rsid w:val="00E53494"/>
    <w:rsid w:val="00E64025"/>
    <w:rsid w:val="00E65A2C"/>
    <w:rsid w:val="00E66660"/>
    <w:rsid w:val="00E676E1"/>
    <w:rsid w:val="00E67EA5"/>
    <w:rsid w:val="00E71026"/>
    <w:rsid w:val="00E75CD5"/>
    <w:rsid w:val="00E76D26"/>
    <w:rsid w:val="00E82521"/>
    <w:rsid w:val="00E83684"/>
    <w:rsid w:val="00E8748B"/>
    <w:rsid w:val="00E90E3B"/>
    <w:rsid w:val="00E914F8"/>
    <w:rsid w:val="00E91847"/>
    <w:rsid w:val="00E918D6"/>
    <w:rsid w:val="00E91BB4"/>
    <w:rsid w:val="00E96477"/>
    <w:rsid w:val="00E97EC1"/>
    <w:rsid w:val="00EA11DC"/>
    <w:rsid w:val="00EA2C02"/>
    <w:rsid w:val="00EA3D67"/>
    <w:rsid w:val="00EA6320"/>
    <w:rsid w:val="00EA63F3"/>
    <w:rsid w:val="00EA6DDE"/>
    <w:rsid w:val="00EA6EB4"/>
    <w:rsid w:val="00EB0CFA"/>
    <w:rsid w:val="00EB2AB3"/>
    <w:rsid w:val="00EB62BB"/>
    <w:rsid w:val="00EB62C7"/>
    <w:rsid w:val="00EC3ED1"/>
    <w:rsid w:val="00EC415E"/>
    <w:rsid w:val="00EC5561"/>
    <w:rsid w:val="00EC58C4"/>
    <w:rsid w:val="00EC7089"/>
    <w:rsid w:val="00ED083D"/>
    <w:rsid w:val="00ED545E"/>
    <w:rsid w:val="00EE1135"/>
    <w:rsid w:val="00EE224F"/>
    <w:rsid w:val="00EE2A61"/>
    <w:rsid w:val="00EE499D"/>
    <w:rsid w:val="00EE5E3C"/>
    <w:rsid w:val="00EE7C5C"/>
    <w:rsid w:val="00EF0DDC"/>
    <w:rsid w:val="00EF2703"/>
    <w:rsid w:val="00EF383B"/>
    <w:rsid w:val="00EF59EB"/>
    <w:rsid w:val="00EF628B"/>
    <w:rsid w:val="00EF661A"/>
    <w:rsid w:val="00F00F09"/>
    <w:rsid w:val="00F049A9"/>
    <w:rsid w:val="00F13DD9"/>
    <w:rsid w:val="00F15A45"/>
    <w:rsid w:val="00F15BAB"/>
    <w:rsid w:val="00F15C37"/>
    <w:rsid w:val="00F16706"/>
    <w:rsid w:val="00F17462"/>
    <w:rsid w:val="00F17C01"/>
    <w:rsid w:val="00F21DE0"/>
    <w:rsid w:val="00F21EB7"/>
    <w:rsid w:val="00F22547"/>
    <w:rsid w:val="00F25FE0"/>
    <w:rsid w:val="00F26103"/>
    <w:rsid w:val="00F263A3"/>
    <w:rsid w:val="00F26759"/>
    <w:rsid w:val="00F2699F"/>
    <w:rsid w:val="00F27B86"/>
    <w:rsid w:val="00F316CE"/>
    <w:rsid w:val="00F3186D"/>
    <w:rsid w:val="00F321F2"/>
    <w:rsid w:val="00F32DD4"/>
    <w:rsid w:val="00F338BB"/>
    <w:rsid w:val="00F346A3"/>
    <w:rsid w:val="00F365A8"/>
    <w:rsid w:val="00F36C4F"/>
    <w:rsid w:val="00F41EAF"/>
    <w:rsid w:val="00F43015"/>
    <w:rsid w:val="00F47475"/>
    <w:rsid w:val="00F50E0D"/>
    <w:rsid w:val="00F54C12"/>
    <w:rsid w:val="00F54F1F"/>
    <w:rsid w:val="00F55B1A"/>
    <w:rsid w:val="00F61E3D"/>
    <w:rsid w:val="00F62E71"/>
    <w:rsid w:val="00F63F2D"/>
    <w:rsid w:val="00F64105"/>
    <w:rsid w:val="00F6580A"/>
    <w:rsid w:val="00F66493"/>
    <w:rsid w:val="00F67391"/>
    <w:rsid w:val="00F7000B"/>
    <w:rsid w:val="00F71468"/>
    <w:rsid w:val="00F7298B"/>
    <w:rsid w:val="00F7377D"/>
    <w:rsid w:val="00F73F4C"/>
    <w:rsid w:val="00F74ED4"/>
    <w:rsid w:val="00F756B0"/>
    <w:rsid w:val="00F76552"/>
    <w:rsid w:val="00F766D9"/>
    <w:rsid w:val="00F77FBB"/>
    <w:rsid w:val="00F82EE1"/>
    <w:rsid w:val="00F852C5"/>
    <w:rsid w:val="00F92722"/>
    <w:rsid w:val="00F928F4"/>
    <w:rsid w:val="00F95306"/>
    <w:rsid w:val="00F957B0"/>
    <w:rsid w:val="00FA1AED"/>
    <w:rsid w:val="00FA2D4A"/>
    <w:rsid w:val="00FA31CB"/>
    <w:rsid w:val="00FA3F87"/>
    <w:rsid w:val="00FA62FF"/>
    <w:rsid w:val="00FA7802"/>
    <w:rsid w:val="00FB2FF2"/>
    <w:rsid w:val="00FB3B44"/>
    <w:rsid w:val="00FB3BE8"/>
    <w:rsid w:val="00FB56B9"/>
    <w:rsid w:val="00FB6D53"/>
    <w:rsid w:val="00FC03DE"/>
    <w:rsid w:val="00FC0900"/>
    <w:rsid w:val="00FC139E"/>
    <w:rsid w:val="00FC2AA0"/>
    <w:rsid w:val="00FC4C9E"/>
    <w:rsid w:val="00FC72FD"/>
    <w:rsid w:val="00FD385E"/>
    <w:rsid w:val="00FD5FB8"/>
    <w:rsid w:val="00FE248C"/>
    <w:rsid w:val="00FE2B04"/>
    <w:rsid w:val="00FE3D77"/>
    <w:rsid w:val="00FE475D"/>
    <w:rsid w:val="00FE4A56"/>
    <w:rsid w:val="00FE606C"/>
    <w:rsid w:val="00FE71B3"/>
    <w:rsid w:val="00FF10D2"/>
    <w:rsid w:val="00FF310F"/>
    <w:rsid w:val="00FF5F03"/>
    <w:rsid w:val="00FF6EEB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F596B"/>
  <w15:docId w15:val="{D64F9E2D-AC0D-4F7F-93B3-AD8C60F0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55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40550"/>
    <w:pPr>
      <w:numPr>
        <w:numId w:val="4"/>
      </w:numPr>
      <w:spacing w:before="240" w:after="60"/>
      <w:contextualSpacing/>
      <w:outlineLvl w:val="0"/>
    </w:pPr>
    <w:rPr>
      <w:b/>
      <w:bCs/>
      <w:sz w:val="32"/>
      <w:szCs w:val="28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5087D"/>
    <w:pPr>
      <w:numPr>
        <w:ilvl w:val="1"/>
        <w:numId w:val="33"/>
      </w:numPr>
      <w:spacing w:before="240" w:after="60"/>
      <w:outlineLvl w:val="1"/>
    </w:pPr>
    <w:rPr>
      <w:b/>
      <w:bCs/>
      <w:i/>
      <w:sz w:val="28"/>
      <w:szCs w:val="26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067C"/>
    <w:pPr>
      <w:keepNext/>
      <w:numPr>
        <w:ilvl w:val="1"/>
        <w:numId w:val="4"/>
      </w:numPr>
      <w:spacing w:before="240" w:after="60"/>
      <w:outlineLvl w:val="2"/>
    </w:pPr>
    <w:rPr>
      <w:b/>
      <w:bCs/>
      <w:lang w:val="nn-NO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D1BA2"/>
    <w:pPr>
      <w:keepNext/>
      <w:keepLines/>
      <w:numPr>
        <w:ilvl w:val="3"/>
        <w:numId w:val="4"/>
      </w:numPr>
      <w:spacing w:before="200"/>
      <w:outlineLvl w:val="3"/>
    </w:pPr>
    <w:rPr>
      <w:rFonts w:ascii="Arial" w:hAnsi="Arial"/>
      <w:bCs/>
      <w:i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6D1BA2"/>
    <w:pPr>
      <w:keepNext/>
      <w:keepLines/>
      <w:numPr>
        <w:ilvl w:val="4"/>
        <w:numId w:val="4"/>
      </w:numPr>
      <w:spacing w:before="200"/>
      <w:outlineLvl w:val="4"/>
    </w:pPr>
    <w:rPr>
      <w:rFonts w:ascii="Verdana" w:hAnsi="Verdana"/>
      <w:color w:val="243F60"/>
      <w:sz w:val="20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6D1BA2"/>
    <w:pPr>
      <w:keepNext/>
      <w:keepLines/>
      <w:numPr>
        <w:ilvl w:val="5"/>
        <w:numId w:val="4"/>
      </w:numPr>
      <w:spacing w:before="200"/>
      <w:outlineLvl w:val="5"/>
    </w:pPr>
    <w:rPr>
      <w:rFonts w:ascii="Verdana" w:hAnsi="Verdana"/>
      <w:i/>
      <w:iCs/>
      <w:color w:val="243F60"/>
      <w:sz w:val="20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6D1BA2"/>
    <w:pPr>
      <w:keepNext/>
      <w:keepLines/>
      <w:numPr>
        <w:ilvl w:val="6"/>
        <w:numId w:val="4"/>
      </w:numPr>
      <w:spacing w:before="200"/>
      <w:outlineLvl w:val="6"/>
    </w:pPr>
    <w:rPr>
      <w:rFonts w:ascii="Verdana" w:hAnsi="Verdana"/>
      <w:i/>
      <w:iCs/>
      <w:color w:val="404040"/>
      <w:sz w:val="20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6D1BA2"/>
    <w:pPr>
      <w:keepNext/>
      <w:keepLines/>
      <w:numPr>
        <w:ilvl w:val="7"/>
        <w:numId w:val="4"/>
      </w:numPr>
      <w:spacing w:before="200"/>
      <w:outlineLvl w:val="7"/>
    </w:pPr>
    <w:rPr>
      <w:rFonts w:ascii="Verdana" w:hAnsi="Verdana"/>
      <w:color w:val="404040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6D1BA2"/>
    <w:pPr>
      <w:keepNext/>
      <w:keepLines/>
      <w:numPr>
        <w:ilvl w:val="8"/>
        <w:numId w:val="4"/>
      </w:numPr>
      <w:spacing w:before="200"/>
      <w:outlineLvl w:val="8"/>
    </w:pPr>
    <w:rPr>
      <w:rFonts w:ascii="Verdana" w:hAnsi="Verdana"/>
      <w:i/>
      <w:iCs/>
      <w:color w:val="40404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C40550"/>
    <w:rPr>
      <w:rFonts w:ascii="Times New Roman" w:eastAsia="Times New Roman" w:hAnsi="Times New Roman"/>
      <w:b/>
      <w:bCs/>
      <w:sz w:val="32"/>
      <w:szCs w:val="28"/>
      <w:lang w:val="nn-NO" w:eastAsia="en-US"/>
    </w:rPr>
  </w:style>
  <w:style w:type="character" w:customStyle="1" w:styleId="Overskrift2Tegn">
    <w:name w:val="Overskrift 2 Tegn"/>
    <w:link w:val="Overskrift2"/>
    <w:uiPriority w:val="9"/>
    <w:rsid w:val="00A5087D"/>
    <w:rPr>
      <w:rFonts w:ascii="Times New Roman" w:eastAsia="Times New Roman" w:hAnsi="Times New Roman"/>
      <w:b/>
      <w:bCs/>
      <w:i/>
      <w:sz w:val="28"/>
      <w:szCs w:val="26"/>
      <w:lang w:eastAsia="en-US"/>
    </w:rPr>
  </w:style>
  <w:style w:type="character" w:customStyle="1" w:styleId="Overskrift3Tegn">
    <w:name w:val="Overskrift 3 Tegn"/>
    <w:link w:val="Overskrift3"/>
    <w:uiPriority w:val="9"/>
    <w:rsid w:val="007F067C"/>
    <w:rPr>
      <w:rFonts w:ascii="Times New Roman" w:eastAsia="Times New Roman" w:hAnsi="Times New Roman"/>
      <w:b/>
      <w:bCs/>
      <w:sz w:val="24"/>
      <w:szCs w:val="24"/>
      <w:lang w:val="nn-NO" w:eastAsia="en-US"/>
    </w:rPr>
  </w:style>
  <w:style w:type="paragraph" w:styleId="Undertittel">
    <w:name w:val="Subtitle"/>
    <w:basedOn w:val="Normal"/>
    <w:next w:val="Normal"/>
    <w:link w:val="UndertittelTegn"/>
    <w:qFormat/>
    <w:rsid w:val="008027A4"/>
    <w:pPr>
      <w:spacing w:after="60"/>
      <w:jc w:val="center"/>
      <w:outlineLvl w:val="1"/>
    </w:pPr>
    <w:rPr>
      <w:rFonts w:ascii="Verdana" w:hAnsi="Verdana"/>
      <w:b/>
      <w:sz w:val="20"/>
    </w:rPr>
  </w:style>
  <w:style w:type="character" w:customStyle="1" w:styleId="UndertittelTegn">
    <w:name w:val="Undertittel Tegn"/>
    <w:link w:val="Undertittel"/>
    <w:rsid w:val="008027A4"/>
    <w:rPr>
      <w:rFonts w:ascii="Verdana" w:eastAsia="Times New Roman" w:hAnsi="Verdana" w:cs="Times New Roman"/>
      <w:b/>
      <w:sz w:val="20"/>
      <w:szCs w:val="24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027A4"/>
    <w:rPr>
      <w:rFonts w:ascii="Tahoma" w:hAnsi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8027A4"/>
    <w:rPr>
      <w:rFonts w:ascii="Tahoma" w:eastAsia="Times New Roman" w:hAnsi="Tahoma" w:cs="Tahoma"/>
      <w:sz w:val="16"/>
      <w:szCs w:val="16"/>
      <w:lang w:val="en-US"/>
    </w:rPr>
  </w:style>
  <w:style w:type="character" w:styleId="Sidetall">
    <w:name w:val="page number"/>
    <w:basedOn w:val="Standardskriftforavsnitt"/>
    <w:rsid w:val="008027A4"/>
  </w:style>
  <w:style w:type="paragraph" w:styleId="Dato">
    <w:name w:val="Date"/>
    <w:basedOn w:val="Normal"/>
    <w:next w:val="Normal"/>
    <w:link w:val="DatoTegn"/>
    <w:rsid w:val="008027A4"/>
    <w:pPr>
      <w:keepLines/>
      <w:widowControl w:val="0"/>
    </w:pPr>
    <w:rPr>
      <w:rFonts w:ascii="Verdana" w:hAnsi="Verdana"/>
      <w:sz w:val="20"/>
      <w:lang w:val="nb-NO" w:eastAsia="nb-NO"/>
    </w:rPr>
  </w:style>
  <w:style w:type="character" w:customStyle="1" w:styleId="DatoTegn">
    <w:name w:val="Dato Tegn"/>
    <w:link w:val="Dato"/>
    <w:rsid w:val="008027A4"/>
    <w:rPr>
      <w:rFonts w:ascii="Verdana" w:eastAsia="Times New Roman" w:hAnsi="Verdana" w:cs="Times New Roman"/>
      <w:sz w:val="20"/>
      <w:szCs w:val="24"/>
      <w:lang w:val="nb-NO" w:eastAsia="nb-NO"/>
    </w:rPr>
  </w:style>
  <w:style w:type="paragraph" w:styleId="Brdtekstinnrykk2">
    <w:name w:val="Body Text Indent 2"/>
    <w:basedOn w:val="Normal"/>
    <w:link w:val="Brdtekstinnrykk2Tegn"/>
    <w:rsid w:val="008027A4"/>
    <w:pPr>
      <w:numPr>
        <w:ilvl w:val="12"/>
      </w:numPr>
      <w:ind w:left="1418"/>
    </w:pPr>
    <w:rPr>
      <w:rFonts w:ascii="Verdana" w:hAnsi="Verdana"/>
      <w:sz w:val="20"/>
      <w:szCs w:val="20"/>
      <w:lang w:val="en-GB" w:eastAsia="nb-NO"/>
    </w:rPr>
  </w:style>
  <w:style w:type="character" w:customStyle="1" w:styleId="Brdtekstinnrykk2Tegn">
    <w:name w:val="Brødtekstinnrykk 2 Tegn"/>
    <w:link w:val="Brdtekstinnrykk2"/>
    <w:rsid w:val="008027A4"/>
    <w:rPr>
      <w:rFonts w:ascii="Verdana" w:eastAsia="Times New Roman" w:hAnsi="Verdana" w:cs="Times New Roman"/>
      <w:sz w:val="20"/>
      <w:szCs w:val="20"/>
      <w:lang w:val="en-GB" w:eastAsia="nb-NO"/>
    </w:rPr>
  </w:style>
  <w:style w:type="numbering" w:styleId="111111">
    <w:name w:val="Outline List 2"/>
    <w:basedOn w:val="Ingenliste"/>
    <w:rsid w:val="008027A4"/>
    <w:pPr>
      <w:numPr>
        <w:numId w:val="1"/>
      </w:numPr>
    </w:pPr>
  </w:style>
  <w:style w:type="character" w:styleId="Merknadsreferanse">
    <w:name w:val="annotation reference"/>
    <w:semiHidden/>
    <w:rsid w:val="008027A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8027A4"/>
    <w:rPr>
      <w:rFonts w:ascii="Verdana" w:hAnsi="Verdana"/>
      <w:sz w:val="20"/>
      <w:szCs w:val="20"/>
    </w:rPr>
  </w:style>
  <w:style w:type="character" w:customStyle="1" w:styleId="MerknadstekstTegn">
    <w:name w:val="Merknadstekst Tegn"/>
    <w:link w:val="Merknadstekst"/>
    <w:semiHidden/>
    <w:rsid w:val="008027A4"/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nummerertliste1">
    <w:name w:val="nummerert liste 1"/>
    <w:basedOn w:val="Normal"/>
    <w:rsid w:val="008027A4"/>
    <w:pPr>
      <w:numPr>
        <w:numId w:val="3"/>
      </w:numPr>
      <w:spacing w:after="180"/>
    </w:pPr>
    <w:rPr>
      <w:rFonts w:ascii="Arial" w:hAnsi="Arial"/>
      <w:sz w:val="22"/>
      <w:szCs w:val="22"/>
      <w:lang w:val="nb-NO" w:eastAsia="nb-NO"/>
    </w:rPr>
  </w:style>
  <w:style w:type="paragraph" w:customStyle="1" w:styleId="Bokstavliste2">
    <w:name w:val="Bokstavliste 2"/>
    <w:basedOn w:val="Normal"/>
    <w:rsid w:val="008027A4"/>
    <w:pPr>
      <w:keepLines/>
      <w:widowControl w:val="0"/>
      <w:numPr>
        <w:ilvl w:val="1"/>
        <w:numId w:val="3"/>
      </w:numPr>
      <w:spacing w:after="60"/>
    </w:pPr>
    <w:rPr>
      <w:rFonts w:ascii="Arial" w:hAnsi="Arial"/>
      <w:sz w:val="22"/>
      <w:szCs w:val="22"/>
      <w:lang w:val="nb-NO"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FF10D2"/>
    <w:pPr>
      <w:widowControl w:val="0"/>
      <w:contextualSpacing/>
    </w:pPr>
    <w:rPr>
      <w:rFonts w:ascii="Arial" w:hAnsi="Arial"/>
      <w:b/>
      <w:spacing w:val="5"/>
      <w:kern w:val="28"/>
      <w:sz w:val="32"/>
      <w:szCs w:val="52"/>
    </w:rPr>
  </w:style>
  <w:style w:type="character" w:customStyle="1" w:styleId="TittelTegn">
    <w:name w:val="Tittel Tegn"/>
    <w:link w:val="Tittel"/>
    <w:uiPriority w:val="10"/>
    <w:rsid w:val="00FF10D2"/>
    <w:rPr>
      <w:rFonts w:ascii="Arial" w:eastAsia="Times New Roman" w:hAnsi="Arial" w:cs="Times New Roman"/>
      <w:b/>
      <w:spacing w:val="5"/>
      <w:kern w:val="28"/>
      <w:sz w:val="32"/>
      <w:szCs w:val="52"/>
      <w:lang w:val="en-US"/>
    </w:rPr>
  </w:style>
  <w:style w:type="character" w:customStyle="1" w:styleId="Overskrift4Tegn">
    <w:name w:val="Overskrift 4 Tegn"/>
    <w:link w:val="Overskrift4"/>
    <w:uiPriority w:val="9"/>
    <w:rsid w:val="006D1BA2"/>
    <w:rPr>
      <w:rFonts w:ascii="Arial" w:eastAsia="Times New Roman" w:hAnsi="Arial"/>
      <w:bCs/>
      <w:iCs/>
      <w:sz w:val="24"/>
      <w:szCs w:val="24"/>
      <w:lang w:val="en-US" w:eastAsia="en-US"/>
    </w:rPr>
  </w:style>
  <w:style w:type="character" w:customStyle="1" w:styleId="Overskrift5Tegn">
    <w:name w:val="Overskrift 5 Tegn"/>
    <w:link w:val="Overskrift5"/>
    <w:uiPriority w:val="9"/>
    <w:rsid w:val="006D1BA2"/>
    <w:rPr>
      <w:rFonts w:eastAsia="Times New Roman"/>
      <w:color w:val="243F60"/>
      <w:szCs w:val="24"/>
      <w:lang w:val="en-US" w:eastAsia="en-US"/>
    </w:rPr>
  </w:style>
  <w:style w:type="character" w:customStyle="1" w:styleId="Overskrift6Tegn">
    <w:name w:val="Overskrift 6 Tegn"/>
    <w:link w:val="Overskrift6"/>
    <w:uiPriority w:val="9"/>
    <w:rsid w:val="006D1BA2"/>
    <w:rPr>
      <w:rFonts w:eastAsia="Times New Roman"/>
      <w:i/>
      <w:iCs/>
      <w:color w:val="243F60"/>
      <w:szCs w:val="24"/>
      <w:lang w:val="en-US" w:eastAsia="en-US"/>
    </w:rPr>
  </w:style>
  <w:style w:type="character" w:customStyle="1" w:styleId="Overskrift7Tegn">
    <w:name w:val="Overskrift 7 Tegn"/>
    <w:link w:val="Overskrift7"/>
    <w:uiPriority w:val="9"/>
    <w:rsid w:val="006D1BA2"/>
    <w:rPr>
      <w:rFonts w:eastAsia="Times New Roman"/>
      <w:i/>
      <w:iCs/>
      <w:color w:val="404040"/>
      <w:szCs w:val="24"/>
      <w:lang w:val="en-US" w:eastAsia="en-US"/>
    </w:rPr>
  </w:style>
  <w:style w:type="character" w:customStyle="1" w:styleId="Overskrift8Tegn">
    <w:name w:val="Overskrift 8 Tegn"/>
    <w:link w:val="Overskrift8"/>
    <w:uiPriority w:val="9"/>
    <w:rsid w:val="006D1BA2"/>
    <w:rPr>
      <w:rFonts w:eastAsia="Times New Roman"/>
      <w:color w:val="404040"/>
      <w:lang w:val="en-US" w:eastAsia="en-US"/>
    </w:rPr>
  </w:style>
  <w:style w:type="character" w:customStyle="1" w:styleId="Overskrift9Tegn">
    <w:name w:val="Overskrift 9 Tegn"/>
    <w:link w:val="Overskrift9"/>
    <w:uiPriority w:val="9"/>
    <w:rsid w:val="006D1BA2"/>
    <w:rPr>
      <w:rFonts w:eastAsia="Times New Roman"/>
      <w:i/>
      <w:iCs/>
      <w:color w:val="404040"/>
      <w:lang w:val="en-US" w:eastAsia="en-US"/>
    </w:rPr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rsid w:val="00FF10D2"/>
    <w:pPr>
      <w:keepNext/>
      <w:keepLines/>
      <w:numPr>
        <w:numId w:val="0"/>
      </w:numPr>
      <w:spacing w:before="480" w:after="0" w:line="276" w:lineRule="auto"/>
      <w:contextualSpacing w:val="0"/>
      <w:outlineLvl w:val="9"/>
    </w:pPr>
    <w:rPr>
      <w:rFonts w:ascii="Verdana" w:hAnsi="Verdana"/>
      <w:color w:val="365F91"/>
      <w:sz w:val="28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2F21DC"/>
    <w:pPr>
      <w:ind w:left="221"/>
    </w:pPr>
    <w:rPr>
      <w:caps/>
      <w:szCs w:val="22"/>
    </w:rPr>
  </w:style>
  <w:style w:type="paragraph" w:styleId="INNH1">
    <w:name w:val="toc 1"/>
    <w:basedOn w:val="Normal"/>
    <w:next w:val="Normal"/>
    <w:autoRedefine/>
    <w:uiPriority w:val="39"/>
    <w:unhideWhenUsed/>
    <w:rsid w:val="002F21DC"/>
    <w:pPr>
      <w:spacing w:before="120" w:after="120"/>
    </w:pPr>
    <w:rPr>
      <w:b/>
      <w:caps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2F21DC"/>
    <w:pPr>
      <w:ind w:left="442"/>
    </w:pPr>
    <w:rPr>
      <w:i/>
      <w:szCs w:val="22"/>
    </w:rPr>
  </w:style>
  <w:style w:type="paragraph" w:styleId="INNH4">
    <w:name w:val="toc 4"/>
    <w:basedOn w:val="Normal"/>
    <w:next w:val="Normal"/>
    <w:autoRedefine/>
    <w:uiPriority w:val="39"/>
    <w:unhideWhenUsed/>
    <w:rsid w:val="002F21DC"/>
    <w:pPr>
      <w:ind w:left="658"/>
    </w:pPr>
    <w:rPr>
      <w:sz w:val="18"/>
      <w:szCs w:val="22"/>
      <w:lang w:val="nn-NO" w:eastAsia="nn-NO"/>
    </w:rPr>
  </w:style>
  <w:style w:type="paragraph" w:styleId="INNH5">
    <w:name w:val="toc 5"/>
    <w:basedOn w:val="Normal"/>
    <w:next w:val="Normal"/>
    <w:autoRedefine/>
    <w:uiPriority w:val="39"/>
    <w:unhideWhenUsed/>
    <w:rsid w:val="00FF10D2"/>
    <w:pPr>
      <w:spacing w:after="100" w:line="276" w:lineRule="auto"/>
      <w:ind w:left="880"/>
    </w:pPr>
    <w:rPr>
      <w:rFonts w:ascii="Verdana" w:hAnsi="Verdana"/>
      <w:sz w:val="22"/>
      <w:szCs w:val="22"/>
      <w:lang w:val="nn-NO" w:eastAsia="nn-NO"/>
    </w:rPr>
  </w:style>
  <w:style w:type="paragraph" w:styleId="INNH6">
    <w:name w:val="toc 6"/>
    <w:basedOn w:val="Normal"/>
    <w:next w:val="Normal"/>
    <w:autoRedefine/>
    <w:uiPriority w:val="39"/>
    <w:unhideWhenUsed/>
    <w:rsid w:val="00FF10D2"/>
    <w:pPr>
      <w:spacing w:after="100" w:line="276" w:lineRule="auto"/>
      <w:ind w:left="1100"/>
    </w:pPr>
    <w:rPr>
      <w:rFonts w:ascii="Verdana" w:hAnsi="Verdana"/>
      <w:sz w:val="22"/>
      <w:szCs w:val="22"/>
      <w:lang w:val="nn-NO" w:eastAsia="nn-NO"/>
    </w:rPr>
  </w:style>
  <w:style w:type="paragraph" w:styleId="INNH7">
    <w:name w:val="toc 7"/>
    <w:basedOn w:val="Normal"/>
    <w:next w:val="Normal"/>
    <w:autoRedefine/>
    <w:uiPriority w:val="39"/>
    <w:unhideWhenUsed/>
    <w:rsid w:val="00FF10D2"/>
    <w:pPr>
      <w:spacing w:after="100" w:line="276" w:lineRule="auto"/>
      <w:ind w:left="1320"/>
    </w:pPr>
    <w:rPr>
      <w:rFonts w:ascii="Verdana" w:hAnsi="Verdana"/>
      <w:sz w:val="22"/>
      <w:szCs w:val="22"/>
      <w:lang w:val="nn-NO" w:eastAsia="nn-NO"/>
    </w:rPr>
  </w:style>
  <w:style w:type="paragraph" w:styleId="INNH8">
    <w:name w:val="toc 8"/>
    <w:basedOn w:val="Normal"/>
    <w:next w:val="Normal"/>
    <w:autoRedefine/>
    <w:uiPriority w:val="39"/>
    <w:unhideWhenUsed/>
    <w:rsid w:val="00FF10D2"/>
    <w:pPr>
      <w:spacing w:after="100" w:line="276" w:lineRule="auto"/>
      <w:ind w:left="1540"/>
    </w:pPr>
    <w:rPr>
      <w:rFonts w:ascii="Verdana" w:hAnsi="Verdana"/>
      <w:sz w:val="22"/>
      <w:szCs w:val="22"/>
      <w:lang w:val="nn-NO" w:eastAsia="nn-NO"/>
    </w:rPr>
  </w:style>
  <w:style w:type="paragraph" w:styleId="INNH9">
    <w:name w:val="toc 9"/>
    <w:basedOn w:val="Normal"/>
    <w:next w:val="Normal"/>
    <w:autoRedefine/>
    <w:uiPriority w:val="39"/>
    <w:unhideWhenUsed/>
    <w:rsid w:val="00FF10D2"/>
    <w:pPr>
      <w:spacing w:after="100" w:line="276" w:lineRule="auto"/>
      <w:ind w:left="1760"/>
    </w:pPr>
    <w:rPr>
      <w:rFonts w:ascii="Verdana" w:hAnsi="Verdana"/>
      <w:sz w:val="22"/>
      <w:szCs w:val="22"/>
      <w:lang w:val="nn-NO" w:eastAsia="nn-NO"/>
    </w:rPr>
  </w:style>
  <w:style w:type="character" w:styleId="Hyperkobling">
    <w:name w:val="Hyperlink"/>
    <w:uiPriority w:val="99"/>
    <w:unhideWhenUsed/>
    <w:rsid w:val="00FF10D2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545D3"/>
    <w:pPr>
      <w:tabs>
        <w:tab w:val="center" w:pos="4513"/>
        <w:tab w:val="right" w:pos="9026"/>
      </w:tabs>
    </w:pPr>
    <w:rPr>
      <w:rFonts w:ascii="Verdana" w:hAnsi="Verdana"/>
      <w:sz w:val="20"/>
    </w:rPr>
  </w:style>
  <w:style w:type="character" w:customStyle="1" w:styleId="TopptekstTegn">
    <w:name w:val="Topptekst Tegn"/>
    <w:link w:val="Topptekst"/>
    <w:uiPriority w:val="99"/>
    <w:rsid w:val="009545D3"/>
    <w:rPr>
      <w:rFonts w:ascii="Verdana" w:eastAsia="Times New Roman" w:hAnsi="Verdana" w:cs="Times New Roman"/>
      <w:sz w:val="20"/>
      <w:szCs w:val="24"/>
      <w:lang w:val="en-US"/>
    </w:rPr>
  </w:style>
  <w:style w:type="paragraph" w:styleId="Bunntekst">
    <w:name w:val="footer"/>
    <w:basedOn w:val="Normal"/>
    <w:link w:val="BunntekstTegn"/>
    <w:uiPriority w:val="99"/>
    <w:unhideWhenUsed/>
    <w:rsid w:val="009545D3"/>
    <w:pPr>
      <w:tabs>
        <w:tab w:val="center" w:pos="4513"/>
        <w:tab w:val="right" w:pos="9026"/>
      </w:tabs>
    </w:pPr>
    <w:rPr>
      <w:rFonts w:ascii="Verdana" w:hAnsi="Verdana"/>
      <w:sz w:val="20"/>
    </w:rPr>
  </w:style>
  <w:style w:type="character" w:customStyle="1" w:styleId="BunntekstTegn">
    <w:name w:val="Bunntekst Tegn"/>
    <w:link w:val="Bunntekst"/>
    <w:uiPriority w:val="99"/>
    <w:rsid w:val="009545D3"/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Listeavsnitt1">
    <w:name w:val="Listeavsnitt1"/>
    <w:basedOn w:val="Normal"/>
    <w:uiPriority w:val="34"/>
    <w:qFormat/>
    <w:rsid w:val="0091643A"/>
    <w:pPr>
      <w:ind w:left="720"/>
      <w:contextualSpacing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C29F2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9C29F2"/>
    <w:rPr>
      <w:rFonts w:ascii="Verdana" w:eastAsia="Times New Roman" w:hAnsi="Verdana" w:cs="Times New Roman"/>
      <w:b/>
      <w:bCs/>
      <w:sz w:val="20"/>
      <w:szCs w:val="20"/>
      <w:lang w:val="en-US"/>
    </w:rPr>
  </w:style>
  <w:style w:type="table" w:styleId="Tabellrutenett">
    <w:name w:val="Table Grid"/>
    <w:basedOn w:val="Vanligtabell"/>
    <w:rsid w:val="0001453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rsid w:val="0062348A"/>
    <w:pPr>
      <w:spacing w:after="120"/>
    </w:pPr>
  </w:style>
  <w:style w:type="paragraph" w:styleId="Listeavsnitt">
    <w:name w:val="List Paragraph"/>
    <w:basedOn w:val="Normal"/>
    <w:uiPriority w:val="34"/>
    <w:qFormat/>
    <w:rsid w:val="005A6781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D4211"/>
    <w:pPr>
      <w:keepNext/>
      <w:keepLines/>
      <w:numPr>
        <w:numId w:val="0"/>
      </w:num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8E3A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449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9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95020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65436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9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36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96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23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gha@bjornafjorden.kommune.n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Rammeavtalar%20Teknisk%20Drift\T&#248;mrer\Konkurranse%202016\Avtaleskjema%20-%20standard%20parallell%20rammeavtale%20til%20tjenestekontrak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DBDE3CE97AFC43A3D5A9620B50AC07" ma:contentTypeVersion="15" ma:contentTypeDescription="Opprett et nytt dokument." ma:contentTypeScope="" ma:versionID="c0c3747d644a5bb1d36925d27bacc3cf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bbff26ec897f7b3191b42d46af1882b7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0129A6-75DC-4CD9-802A-3818A5171ED0}"/>
</file>

<file path=customXml/itemProps2.xml><?xml version="1.0" encoding="utf-8"?>
<ds:datastoreItem xmlns:ds="http://schemas.openxmlformats.org/officeDocument/2006/customXml" ds:itemID="{FF2A23B0-8066-4C2F-81F1-6DAAB54623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42285-E9F6-4224-BA80-91FAB53ED1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2662A-8068-414D-916E-9EEAC99A28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Avtaleskjema - standard parallell rammeavtale til tjenestekontrakt.DOTM</Template>
  <TotalTime>54</TotalTime>
  <Pages>4</Pages>
  <Words>356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Links>
    <vt:vector size="786" baseType="variant">
      <vt:variant>
        <vt:i4>4784143</vt:i4>
      </vt:variant>
      <vt:variant>
        <vt:i4>911</vt:i4>
      </vt:variant>
      <vt:variant>
        <vt:i4>0</vt:i4>
      </vt:variant>
      <vt:variant>
        <vt:i4>5</vt:i4>
      </vt:variant>
      <vt:variant>
        <vt:lpwstr>http://www.bergen.kommune.no/basic30/dldoclink.asp?docid=BKDOK-2011-00064</vt:lpwstr>
      </vt:variant>
      <vt:variant>
        <vt:lpwstr/>
      </vt:variant>
      <vt:variant>
        <vt:i4>1048624</vt:i4>
      </vt:variant>
      <vt:variant>
        <vt:i4>871</vt:i4>
      </vt:variant>
      <vt:variant>
        <vt:i4>0</vt:i4>
      </vt:variant>
      <vt:variant>
        <vt:i4>5</vt:i4>
      </vt:variant>
      <vt:variant>
        <vt:lpwstr/>
      </vt:variant>
      <vt:variant>
        <vt:lpwstr>_Toc312151469</vt:lpwstr>
      </vt:variant>
      <vt:variant>
        <vt:i4>1048624</vt:i4>
      </vt:variant>
      <vt:variant>
        <vt:i4>865</vt:i4>
      </vt:variant>
      <vt:variant>
        <vt:i4>0</vt:i4>
      </vt:variant>
      <vt:variant>
        <vt:i4>5</vt:i4>
      </vt:variant>
      <vt:variant>
        <vt:lpwstr/>
      </vt:variant>
      <vt:variant>
        <vt:lpwstr>_Toc312151468</vt:lpwstr>
      </vt:variant>
      <vt:variant>
        <vt:i4>1048624</vt:i4>
      </vt:variant>
      <vt:variant>
        <vt:i4>859</vt:i4>
      </vt:variant>
      <vt:variant>
        <vt:i4>0</vt:i4>
      </vt:variant>
      <vt:variant>
        <vt:i4>5</vt:i4>
      </vt:variant>
      <vt:variant>
        <vt:lpwstr/>
      </vt:variant>
      <vt:variant>
        <vt:lpwstr>_Toc312151467</vt:lpwstr>
      </vt:variant>
      <vt:variant>
        <vt:i4>1048624</vt:i4>
      </vt:variant>
      <vt:variant>
        <vt:i4>853</vt:i4>
      </vt:variant>
      <vt:variant>
        <vt:i4>0</vt:i4>
      </vt:variant>
      <vt:variant>
        <vt:i4>5</vt:i4>
      </vt:variant>
      <vt:variant>
        <vt:lpwstr/>
      </vt:variant>
      <vt:variant>
        <vt:lpwstr>_Toc312151466</vt:lpwstr>
      </vt:variant>
      <vt:variant>
        <vt:i4>1048624</vt:i4>
      </vt:variant>
      <vt:variant>
        <vt:i4>847</vt:i4>
      </vt:variant>
      <vt:variant>
        <vt:i4>0</vt:i4>
      </vt:variant>
      <vt:variant>
        <vt:i4>5</vt:i4>
      </vt:variant>
      <vt:variant>
        <vt:lpwstr/>
      </vt:variant>
      <vt:variant>
        <vt:lpwstr>_Toc312151465</vt:lpwstr>
      </vt:variant>
      <vt:variant>
        <vt:i4>1048624</vt:i4>
      </vt:variant>
      <vt:variant>
        <vt:i4>841</vt:i4>
      </vt:variant>
      <vt:variant>
        <vt:i4>0</vt:i4>
      </vt:variant>
      <vt:variant>
        <vt:i4>5</vt:i4>
      </vt:variant>
      <vt:variant>
        <vt:lpwstr/>
      </vt:variant>
      <vt:variant>
        <vt:lpwstr>_Toc312151464</vt:lpwstr>
      </vt:variant>
      <vt:variant>
        <vt:i4>1048624</vt:i4>
      </vt:variant>
      <vt:variant>
        <vt:i4>835</vt:i4>
      </vt:variant>
      <vt:variant>
        <vt:i4>0</vt:i4>
      </vt:variant>
      <vt:variant>
        <vt:i4>5</vt:i4>
      </vt:variant>
      <vt:variant>
        <vt:lpwstr/>
      </vt:variant>
      <vt:variant>
        <vt:lpwstr>_Toc312151463</vt:lpwstr>
      </vt:variant>
      <vt:variant>
        <vt:i4>1048624</vt:i4>
      </vt:variant>
      <vt:variant>
        <vt:i4>829</vt:i4>
      </vt:variant>
      <vt:variant>
        <vt:i4>0</vt:i4>
      </vt:variant>
      <vt:variant>
        <vt:i4>5</vt:i4>
      </vt:variant>
      <vt:variant>
        <vt:lpwstr/>
      </vt:variant>
      <vt:variant>
        <vt:lpwstr>_Toc312151462</vt:lpwstr>
      </vt:variant>
      <vt:variant>
        <vt:i4>1048624</vt:i4>
      </vt:variant>
      <vt:variant>
        <vt:i4>823</vt:i4>
      </vt:variant>
      <vt:variant>
        <vt:i4>0</vt:i4>
      </vt:variant>
      <vt:variant>
        <vt:i4>5</vt:i4>
      </vt:variant>
      <vt:variant>
        <vt:lpwstr/>
      </vt:variant>
      <vt:variant>
        <vt:lpwstr>_Toc312151461</vt:lpwstr>
      </vt:variant>
      <vt:variant>
        <vt:i4>1048624</vt:i4>
      </vt:variant>
      <vt:variant>
        <vt:i4>817</vt:i4>
      </vt:variant>
      <vt:variant>
        <vt:i4>0</vt:i4>
      </vt:variant>
      <vt:variant>
        <vt:i4>5</vt:i4>
      </vt:variant>
      <vt:variant>
        <vt:lpwstr/>
      </vt:variant>
      <vt:variant>
        <vt:lpwstr>_Toc312151460</vt:lpwstr>
      </vt:variant>
      <vt:variant>
        <vt:i4>1245232</vt:i4>
      </vt:variant>
      <vt:variant>
        <vt:i4>811</vt:i4>
      </vt:variant>
      <vt:variant>
        <vt:i4>0</vt:i4>
      </vt:variant>
      <vt:variant>
        <vt:i4>5</vt:i4>
      </vt:variant>
      <vt:variant>
        <vt:lpwstr/>
      </vt:variant>
      <vt:variant>
        <vt:lpwstr>_Toc312151459</vt:lpwstr>
      </vt:variant>
      <vt:variant>
        <vt:i4>1245232</vt:i4>
      </vt:variant>
      <vt:variant>
        <vt:i4>805</vt:i4>
      </vt:variant>
      <vt:variant>
        <vt:i4>0</vt:i4>
      </vt:variant>
      <vt:variant>
        <vt:i4>5</vt:i4>
      </vt:variant>
      <vt:variant>
        <vt:lpwstr/>
      </vt:variant>
      <vt:variant>
        <vt:lpwstr>_Toc312151458</vt:lpwstr>
      </vt:variant>
      <vt:variant>
        <vt:i4>1245232</vt:i4>
      </vt:variant>
      <vt:variant>
        <vt:i4>799</vt:i4>
      </vt:variant>
      <vt:variant>
        <vt:i4>0</vt:i4>
      </vt:variant>
      <vt:variant>
        <vt:i4>5</vt:i4>
      </vt:variant>
      <vt:variant>
        <vt:lpwstr/>
      </vt:variant>
      <vt:variant>
        <vt:lpwstr>_Toc312151457</vt:lpwstr>
      </vt:variant>
      <vt:variant>
        <vt:i4>1245232</vt:i4>
      </vt:variant>
      <vt:variant>
        <vt:i4>793</vt:i4>
      </vt:variant>
      <vt:variant>
        <vt:i4>0</vt:i4>
      </vt:variant>
      <vt:variant>
        <vt:i4>5</vt:i4>
      </vt:variant>
      <vt:variant>
        <vt:lpwstr/>
      </vt:variant>
      <vt:variant>
        <vt:lpwstr>_Toc312151456</vt:lpwstr>
      </vt:variant>
      <vt:variant>
        <vt:i4>1245232</vt:i4>
      </vt:variant>
      <vt:variant>
        <vt:i4>787</vt:i4>
      </vt:variant>
      <vt:variant>
        <vt:i4>0</vt:i4>
      </vt:variant>
      <vt:variant>
        <vt:i4>5</vt:i4>
      </vt:variant>
      <vt:variant>
        <vt:lpwstr/>
      </vt:variant>
      <vt:variant>
        <vt:lpwstr>_Toc312151455</vt:lpwstr>
      </vt:variant>
      <vt:variant>
        <vt:i4>1245232</vt:i4>
      </vt:variant>
      <vt:variant>
        <vt:i4>781</vt:i4>
      </vt:variant>
      <vt:variant>
        <vt:i4>0</vt:i4>
      </vt:variant>
      <vt:variant>
        <vt:i4>5</vt:i4>
      </vt:variant>
      <vt:variant>
        <vt:lpwstr/>
      </vt:variant>
      <vt:variant>
        <vt:lpwstr>_Toc312151454</vt:lpwstr>
      </vt:variant>
      <vt:variant>
        <vt:i4>1245232</vt:i4>
      </vt:variant>
      <vt:variant>
        <vt:i4>775</vt:i4>
      </vt:variant>
      <vt:variant>
        <vt:i4>0</vt:i4>
      </vt:variant>
      <vt:variant>
        <vt:i4>5</vt:i4>
      </vt:variant>
      <vt:variant>
        <vt:lpwstr/>
      </vt:variant>
      <vt:variant>
        <vt:lpwstr>_Toc312151453</vt:lpwstr>
      </vt:variant>
      <vt:variant>
        <vt:i4>1245232</vt:i4>
      </vt:variant>
      <vt:variant>
        <vt:i4>769</vt:i4>
      </vt:variant>
      <vt:variant>
        <vt:i4>0</vt:i4>
      </vt:variant>
      <vt:variant>
        <vt:i4>5</vt:i4>
      </vt:variant>
      <vt:variant>
        <vt:lpwstr/>
      </vt:variant>
      <vt:variant>
        <vt:lpwstr>_Toc312151452</vt:lpwstr>
      </vt:variant>
      <vt:variant>
        <vt:i4>1245232</vt:i4>
      </vt:variant>
      <vt:variant>
        <vt:i4>763</vt:i4>
      </vt:variant>
      <vt:variant>
        <vt:i4>0</vt:i4>
      </vt:variant>
      <vt:variant>
        <vt:i4>5</vt:i4>
      </vt:variant>
      <vt:variant>
        <vt:lpwstr/>
      </vt:variant>
      <vt:variant>
        <vt:lpwstr>_Toc312151451</vt:lpwstr>
      </vt:variant>
      <vt:variant>
        <vt:i4>1245232</vt:i4>
      </vt:variant>
      <vt:variant>
        <vt:i4>757</vt:i4>
      </vt:variant>
      <vt:variant>
        <vt:i4>0</vt:i4>
      </vt:variant>
      <vt:variant>
        <vt:i4>5</vt:i4>
      </vt:variant>
      <vt:variant>
        <vt:lpwstr/>
      </vt:variant>
      <vt:variant>
        <vt:lpwstr>_Toc312151450</vt:lpwstr>
      </vt:variant>
      <vt:variant>
        <vt:i4>1179696</vt:i4>
      </vt:variant>
      <vt:variant>
        <vt:i4>751</vt:i4>
      </vt:variant>
      <vt:variant>
        <vt:i4>0</vt:i4>
      </vt:variant>
      <vt:variant>
        <vt:i4>5</vt:i4>
      </vt:variant>
      <vt:variant>
        <vt:lpwstr/>
      </vt:variant>
      <vt:variant>
        <vt:lpwstr>_Toc312151449</vt:lpwstr>
      </vt:variant>
      <vt:variant>
        <vt:i4>1179696</vt:i4>
      </vt:variant>
      <vt:variant>
        <vt:i4>745</vt:i4>
      </vt:variant>
      <vt:variant>
        <vt:i4>0</vt:i4>
      </vt:variant>
      <vt:variant>
        <vt:i4>5</vt:i4>
      </vt:variant>
      <vt:variant>
        <vt:lpwstr/>
      </vt:variant>
      <vt:variant>
        <vt:lpwstr>_Toc312151448</vt:lpwstr>
      </vt:variant>
      <vt:variant>
        <vt:i4>1179696</vt:i4>
      </vt:variant>
      <vt:variant>
        <vt:i4>739</vt:i4>
      </vt:variant>
      <vt:variant>
        <vt:i4>0</vt:i4>
      </vt:variant>
      <vt:variant>
        <vt:i4>5</vt:i4>
      </vt:variant>
      <vt:variant>
        <vt:lpwstr/>
      </vt:variant>
      <vt:variant>
        <vt:lpwstr>_Toc312151447</vt:lpwstr>
      </vt:variant>
      <vt:variant>
        <vt:i4>1179696</vt:i4>
      </vt:variant>
      <vt:variant>
        <vt:i4>733</vt:i4>
      </vt:variant>
      <vt:variant>
        <vt:i4>0</vt:i4>
      </vt:variant>
      <vt:variant>
        <vt:i4>5</vt:i4>
      </vt:variant>
      <vt:variant>
        <vt:lpwstr/>
      </vt:variant>
      <vt:variant>
        <vt:lpwstr>_Toc312151446</vt:lpwstr>
      </vt:variant>
      <vt:variant>
        <vt:i4>1179696</vt:i4>
      </vt:variant>
      <vt:variant>
        <vt:i4>727</vt:i4>
      </vt:variant>
      <vt:variant>
        <vt:i4>0</vt:i4>
      </vt:variant>
      <vt:variant>
        <vt:i4>5</vt:i4>
      </vt:variant>
      <vt:variant>
        <vt:lpwstr/>
      </vt:variant>
      <vt:variant>
        <vt:lpwstr>_Toc312151445</vt:lpwstr>
      </vt:variant>
      <vt:variant>
        <vt:i4>1179696</vt:i4>
      </vt:variant>
      <vt:variant>
        <vt:i4>721</vt:i4>
      </vt:variant>
      <vt:variant>
        <vt:i4>0</vt:i4>
      </vt:variant>
      <vt:variant>
        <vt:i4>5</vt:i4>
      </vt:variant>
      <vt:variant>
        <vt:lpwstr/>
      </vt:variant>
      <vt:variant>
        <vt:lpwstr>_Toc312151444</vt:lpwstr>
      </vt:variant>
      <vt:variant>
        <vt:i4>1179696</vt:i4>
      </vt:variant>
      <vt:variant>
        <vt:i4>715</vt:i4>
      </vt:variant>
      <vt:variant>
        <vt:i4>0</vt:i4>
      </vt:variant>
      <vt:variant>
        <vt:i4>5</vt:i4>
      </vt:variant>
      <vt:variant>
        <vt:lpwstr/>
      </vt:variant>
      <vt:variant>
        <vt:lpwstr>_Toc312151443</vt:lpwstr>
      </vt:variant>
      <vt:variant>
        <vt:i4>1179696</vt:i4>
      </vt:variant>
      <vt:variant>
        <vt:i4>709</vt:i4>
      </vt:variant>
      <vt:variant>
        <vt:i4>0</vt:i4>
      </vt:variant>
      <vt:variant>
        <vt:i4>5</vt:i4>
      </vt:variant>
      <vt:variant>
        <vt:lpwstr/>
      </vt:variant>
      <vt:variant>
        <vt:lpwstr>_Toc312151442</vt:lpwstr>
      </vt:variant>
      <vt:variant>
        <vt:i4>1179696</vt:i4>
      </vt:variant>
      <vt:variant>
        <vt:i4>703</vt:i4>
      </vt:variant>
      <vt:variant>
        <vt:i4>0</vt:i4>
      </vt:variant>
      <vt:variant>
        <vt:i4>5</vt:i4>
      </vt:variant>
      <vt:variant>
        <vt:lpwstr/>
      </vt:variant>
      <vt:variant>
        <vt:lpwstr>_Toc312151441</vt:lpwstr>
      </vt:variant>
      <vt:variant>
        <vt:i4>1179696</vt:i4>
      </vt:variant>
      <vt:variant>
        <vt:i4>697</vt:i4>
      </vt:variant>
      <vt:variant>
        <vt:i4>0</vt:i4>
      </vt:variant>
      <vt:variant>
        <vt:i4>5</vt:i4>
      </vt:variant>
      <vt:variant>
        <vt:lpwstr/>
      </vt:variant>
      <vt:variant>
        <vt:lpwstr>_Toc312151440</vt:lpwstr>
      </vt:variant>
      <vt:variant>
        <vt:i4>1376304</vt:i4>
      </vt:variant>
      <vt:variant>
        <vt:i4>691</vt:i4>
      </vt:variant>
      <vt:variant>
        <vt:i4>0</vt:i4>
      </vt:variant>
      <vt:variant>
        <vt:i4>5</vt:i4>
      </vt:variant>
      <vt:variant>
        <vt:lpwstr/>
      </vt:variant>
      <vt:variant>
        <vt:lpwstr>_Toc312151439</vt:lpwstr>
      </vt:variant>
      <vt:variant>
        <vt:i4>1376304</vt:i4>
      </vt:variant>
      <vt:variant>
        <vt:i4>685</vt:i4>
      </vt:variant>
      <vt:variant>
        <vt:i4>0</vt:i4>
      </vt:variant>
      <vt:variant>
        <vt:i4>5</vt:i4>
      </vt:variant>
      <vt:variant>
        <vt:lpwstr/>
      </vt:variant>
      <vt:variant>
        <vt:lpwstr>_Toc312151438</vt:lpwstr>
      </vt:variant>
      <vt:variant>
        <vt:i4>1376304</vt:i4>
      </vt:variant>
      <vt:variant>
        <vt:i4>679</vt:i4>
      </vt:variant>
      <vt:variant>
        <vt:i4>0</vt:i4>
      </vt:variant>
      <vt:variant>
        <vt:i4>5</vt:i4>
      </vt:variant>
      <vt:variant>
        <vt:lpwstr/>
      </vt:variant>
      <vt:variant>
        <vt:lpwstr>_Toc312151437</vt:lpwstr>
      </vt:variant>
      <vt:variant>
        <vt:i4>1376304</vt:i4>
      </vt:variant>
      <vt:variant>
        <vt:i4>673</vt:i4>
      </vt:variant>
      <vt:variant>
        <vt:i4>0</vt:i4>
      </vt:variant>
      <vt:variant>
        <vt:i4>5</vt:i4>
      </vt:variant>
      <vt:variant>
        <vt:lpwstr/>
      </vt:variant>
      <vt:variant>
        <vt:lpwstr>_Toc312151436</vt:lpwstr>
      </vt:variant>
      <vt:variant>
        <vt:i4>1376304</vt:i4>
      </vt:variant>
      <vt:variant>
        <vt:i4>667</vt:i4>
      </vt:variant>
      <vt:variant>
        <vt:i4>0</vt:i4>
      </vt:variant>
      <vt:variant>
        <vt:i4>5</vt:i4>
      </vt:variant>
      <vt:variant>
        <vt:lpwstr/>
      </vt:variant>
      <vt:variant>
        <vt:lpwstr>_Toc312151435</vt:lpwstr>
      </vt:variant>
      <vt:variant>
        <vt:i4>1376304</vt:i4>
      </vt:variant>
      <vt:variant>
        <vt:i4>661</vt:i4>
      </vt:variant>
      <vt:variant>
        <vt:i4>0</vt:i4>
      </vt:variant>
      <vt:variant>
        <vt:i4>5</vt:i4>
      </vt:variant>
      <vt:variant>
        <vt:lpwstr/>
      </vt:variant>
      <vt:variant>
        <vt:lpwstr>_Toc312151434</vt:lpwstr>
      </vt:variant>
      <vt:variant>
        <vt:i4>1376304</vt:i4>
      </vt:variant>
      <vt:variant>
        <vt:i4>655</vt:i4>
      </vt:variant>
      <vt:variant>
        <vt:i4>0</vt:i4>
      </vt:variant>
      <vt:variant>
        <vt:i4>5</vt:i4>
      </vt:variant>
      <vt:variant>
        <vt:lpwstr/>
      </vt:variant>
      <vt:variant>
        <vt:lpwstr>_Toc312151433</vt:lpwstr>
      </vt:variant>
      <vt:variant>
        <vt:i4>1376304</vt:i4>
      </vt:variant>
      <vt:variant>
        <vt:i4>649</vt:i4>
      </vt:variant>
      <vt:variant>
        <vt:i4>0</vt:i4>
      </vt:variant>
      <vt:variant>
        <vt:i4>5</vt:i4>
      </vt:variant>
      <vt:variant>
        <vt:lpwstr/>
      </vt:variant>
      <vt:variant>
        <vt:lpwstr>_Toc312151432</vt:lpwstr>
      </vt:variant>
      <vt:variant>
        <vt:i4>1376304</vt:i4>
      </vt:variant>
      <vt:variant>
        <vt:i4>643</vt:i4>
      </vt:variant>
      <vt:variant>
        <vt:i4>0</vt:i4>
      </vt:variant>
      <vt:variant>
        <vt:i4>5</vt:i4>
      </vt:variant>
      <vt:variant>
        <vt:lpwstr/>
      </vt:variant>
      <vt:variant>
        <vt:lpwstr>_Toc312151431</vt:lpwstr>
      </vt:variant>
      <vt:variant>
        <vt:i4>1376304</vt:i4>
      </vt:variant>
      <vt:variant>
        <vt:i4>637</vt:i4>
      </vt:variant>
      <vt:variant>
        <vt:i4>0</vt:i4>
      </vt:variant>
      <vt:variant>
        <vt:i4>5</vt:i4>
      </vt:variant>
      <vt:variant>
        <vt:lpwstr/>
      </vt:variant>
      <vt:variant>
        <vt:lpwstr>_Toc312151430</vt:lpwstr>
      </vt:variant>
      <vt:variant>
        <vt:i4>1310768</vt:i4>
      </vt:variant>
      <vt:variant>
        <vt:i4>631</vt:i4>
      </vt:variant>
      <vt:variant>
        <vt:i4>0</vt:i4>
      </vt:variant>
      <vt:variant>
        <vt:i4>5</vt:i4>
      </vt:variant>
      <vt:variant>
        <vt:lpwstr/>
      </vt:variant>
      <vt:variant>
        <vt:lpwstr>_Toc312151429</vt:lpwstr>
      </vt:variant>
      <vt:variant>
        <vt:i4>1310768</vt:i4>
      </vt:variant>
      <vt:variant>
        <vt:i4>625</vt:i4>
      </vt:variant>
      <vt:variant>
        <vt:i4>0</vt:i4>
      </vt:variant>
      <vt:variant>
        <vt:i4>5</vt:i4>
      </vt:variant>
      <vt:variant>
        <vt:lpwstr/>
      </vt:variant>
      <vt:variant>
        <vt:lpwstr>_Toc312151428</vt:lpwstr>
      </vt:variant>
      <vt:variant>
        <vt:i4>1310768</vt:i4>
      </vt:variant>
      <vt:variant>
        <vt:i4>619</vt:i4>
      </vt:variant>
      <vt:variant>
        <vt:i4>0</vt:i4>
      </vt:variant>
      <vt:variant>
        <vt:i4>5</vt:i4>
      </vt:variant>
      <vt:variant>
        <vt:lpwstr/>
      </vt:variant>
      <vt:variant>
        <vt:lpwstr>_Toc312151427</vt:lpwstr>
      </vt:variant>
      <vt:variant>
        <vt:i4>1310768</vt:i4>
      </vt:variant>
      <vt:variant>
        <vt:i4>613</vt:i4>
      </vt:variant>
      <vt:variant>
        <vt:i4>0</vt:i4>
      </vt:variant>
      <vt:variant>
        <vt:i4>5</vt:i4>
      </vt:variant>
      <vt:variant>
        <vt:lpwstr/>
      </vt:variant>
      <vt:variant>
        <vt:lpwstr>_Toc312151426</vt:lpwstr>
      </vt:variant>
      <vt:variant>
        <vt:i4>1310768</vt:i4>
      </vt:variant>
      <vt:variant>
        <vt:i4>607</vt:i4>
      </vt:variant>
      <vt:variant>
        <vt:i4>0</vt:i4>
      </vt:variant>
      <vt:variant>
        <vt:i4>5</vt:i4>
      </vt:variant>
      <vt:variant>
        <vt:lpwstr/>
      </vt:variant>
      <vt:variant>
        <vt:lpwstr>_Toc312151425</vt:lpwstr>
      </vt:variant>
      <vt:variant>
        <vt:i4>1310768</vt:i4>
      </vt:variant>
      <vt:variant>
        <vt:i4>601</vt:i4>
      </vt:variant>
      <vt:variant>
        <vt:i4>0</vt:i4>
      </vt:variant>
      <vt:variant>
        <vt:i4>5</vt:i4>
      </vt:variant>
      <vt:variant>
        <vt:lpwstr/>
      </vt:variant>
      <vt:variant>
        <vt:lpwstr>_Toc312151424</vt:lpwstr>
      </vt:variant>
      <vt:variant>
        <vt:i4>1310768</vt:i4>
      </vt:variant>
      <vt:variant>
        <vt:i4>595</vt:i4>
      </vt:variant>
      <vt:variant>
        <vt:i4>0</vt:i4>
      </vt:variant>
      <vt:variant>
        <vt:i4>5</vt:i4>
      </vt:variant>
      <vt:variant>
        <vt:lpwstr/>
      </vt:variant>
      <vt:variant>
        <vt:lpwstr>_Toc312151423</vt:lpwstr>
      </vt:variant>
      <vt:variant>
        <vt:i4>1310768</vt:i4>
      </vt:variant>
      <vt:variant>
        <vt:i4>589</vt:i4>
      </vt:variant>
      <vt:variant>
        <vt:i4>0</vt:i4>
      </vt:variant>
      <vt:variant>
        <vt:i4>5</vt:i4>
      </vt:variant>
      <vt:variant>
        <vt:lpwstr/>
      </vt:variant>
      <vt:variant>
        <vt:lpwstr>_Toc312151422</vt:lpwstr>
      </vt:variant>
      <vt:variant>
        <vt:i4>1310768</vt:i4>
      </vt:variant>
      <vt:variant>
        <vt:i4>583</vt:i4>
      </vt:variant>
      <vt:variant>
        <vt:i4>0</vt:i4>
      </vt:variant>
      <vt:variant>
        <vt:i4>5</vt:i4>
      </vt:variant>
      <vt:variant>
        <vt:lpwstr/>
      </vt:variant>
      <vt:variant>
        <vt:lpwstr>_Toc312151421</vt:lpwstr>
      </vt:variant>
      <vt:variant>
        <vt:i4>1310768</vt:i4>
      </vt:variant>
      <vt:variant>
        <vt:i4>577</vt:i4>
      </vt:variant>
      <vt:variant>
        <vt:i4>0</vt:i4>
      </vt:variant>
      <vt:variant>
        <vt:i4>5</vt:i4>
      </vt:variant>
      <vt:variant>
        <vt:lpwstr/>
      </vt:variant>
      <vt:variant>
        <vt:lpwstr>_Toc312151420</vt:lpwstr>
      </vt:variant>
      <vt:variant>
        <vt:i4>1507376</vt:i4>
      </vt:variant>
      <vt:variant>
        <vt:i4>571</vt:i4>
      </vt:variant>
      <vt:variant>
        <vt:i4>0</vt:i4>
      </vt:variant>
      <vt:variant>
        <vt:i4>5</vt:i4>
      </vt:variant>
      <vt:variant>
        <vt:lpwstr/>
      </vt:variant>
      <vt:variant>
        <vt:lpwstr>_Toc312151419</vt:lpwstr>
      </vt:variant>
      <vt:variant>
        <vt:i4>1507376</vt:i4>
      </vt:variant>
      <vt:variant>
        <vt:i4>565</vt:i4>
      </vt:variant>
      <vt:variant>
        <vt:i4>0</vt:i4>
      </vt:variant>
      <vt:variant>
        <vt:i4>5</vt:i4>
      </vt:variant>
      <vt:variant>
        <vt:lpwstr/>
      </vt:variant>
      <vt:variant>
        <vt:lpwstr>_Toc312151418</vt:lpwstr>
      </vt:variant>
      <vt:variant>
        <vt:i4>1507376</vt:i4>
      </vt:variant>
      <vt:variant>
        <vt:i4>559</vt:i4>
      </vt:variant>
      <vt:variant>
        <vt:i4>0</vt:i4>
      </vt:variant>
      <vt:variant>
        <vt:i4>5</vt:i4>
      </vt:variant>
      <vt:variant>
        <vt:lpwstr/>
      </vt:variant>
      <vt:variant>
        <vt:lpwstr>_Toc312151417</vt:lpwstr>
      </vt:variant>
      <vt:variant>
        <vt:i4>1507376</vt:i4>
      </vt:variant>
      <vt:variant>
        <vt:i4>553</vt:i4>
      </vt:variant>
      <vt:variant>
        <vt:i4>0</vt:i4>
      </vt:variant>
      <vt:variant>
        <vt:i4>5</vt:i4>
      </vt:variant>
      <vt:variant>
        <vt:lpwstr/>
      </vt:variant>
      <vt:variant>
        <vt:lpwstr>_Toc312151416</vt:lpwstr>
      </vt:variant>
      <vt:variant>
        <vt:i4>1507376</vt:i4>
      </vt:variant>
      <vt:variant>
        <vt:i4>547</vt:i4>
      </vt:variant>
      <vt:variant>
        <vt:i4>0</vt:i4>
      </vt:variant>
      <vt:variant>
        <vt:i4>5</vt:i4>
      </vt:variant>
      <vt:variant>
        <vt:lpwstr/>
      </vt:variant>
      <vt:variant>
        <vt:lpwstr>_Toc312151415</vt:lpwstr>
      </vt:variant>
      <vt:variant>
        <vt:i4>1507376</vt:i4>
      </vt:variant>
      <vt:variant>
        <vt:i4>541</vt:i4>
      </vt:variant>
      <vt:variant>
        <vt:i4>0</vt:i4>
      </vt:variant>
      <vt:variant>
        <vt:i4>5</vt:i4>
      </vt:variant>
      <vt:variant>
        <vt:lpwstr/>
      </vt:variant>
      <vt:variant>
        <vt:lpwstr>_Toc312151414</vt:lpwstr>
      </vt:variant>
      <vt:variant>
        <vt:i4>1507376</vt:i4>
      </vt:variant>
      <vt:variant>
        <vt:i4>535</vt:i4>
      </vt:variant>
      <vt:variant>
        <vt:i4>0</vt:i4>
      </vt:variant>
      <vt:variant>
        <vt:i4>5</vt:i4>
      </vt:variant>
      <vt:variant>
        <vt:lpwstr/>
      </vt:variant>
      <vt:variant>
        <vt:lpwstr>_Toc312151413</vt:lpwstr>
      </vt:variant>
      <vt:variant>
        <vt:i4>1507376</vt:i4>
      </vt:variant>
      <vt:variant>
        <vt:i4>529</vt:i4>
      </vt:variant>
      <vt:variant>
        <vt:i4>0</vt:i4>
      </vt:variant>
      <vt:variant>
        <vt:i4>5</vt:i4>
      </vt:variant>
      <vt:variant>
        <vt:lpwstr/>
      </vt:variant>
      <vt:variant>
        <vt:lpwstr>_Toc312151412</vt:lpwstr>
      </vt:variant>
      <vt:variant>
        <vt:i4>1507376</vt:i4>
      </vt:variant>
      <vt:variant>
        <vt:i4>523</vt:i4>
      </vt:variant>
      <vt:variant>
        <vt:i4>0</vt:i4>
      </vt:variant>
      <vt:variant>
        <vt:i4>5</vt:i4>
      </vt:variant>
      <vt:variant>
        <vt:lpwstr/>
      </vt:variant>
      <vt:variant>
        <vt:lpwstr>_Toc312151411</vt:lpwstr>
      </vt:variant>
      <vt:variant>
        <vt:i4>1507376</vt:i4>
      </vt:variant>
      <vt:variant>
        <vt:i4>517</vt:i4>
      </vt:variant>
      <vt:variant>
        <vt:i4>0</vt:i4>
      </vt:variant>
      <vt:variant>
        <vt:i4>5</vt:i4>
      </vt:variant>
      <vt:variant>
        <vt:lpwstr/>
      </vt:variant>
      <vt:variant>
        <vt:lpwstr>_Toc312151410</vt:lpwstr>
      </vt:variant>
      <vt:variant>
        <vt:i4>1441840</vt:i4>
      </vt:variant>
      <vt:variant>
        <vt:i4>511</vt:i4>
      </vt:variant>
      <vt:variant>
        <vt:i4>0</vt:i4>
      </vt:variant>
      <vt:variant>
        <vt:i4>5</vt:i4>
      </vt:variant>
      <vt:variant>
        <vt:lpwstr/>
      </vt:variant>
      <vt:variant>
        <vt:lpwstr>_Toc312151409</vt:lpwstr>
      </vt:variant>
      <vt:variant>
        <vt:i4>1441840</vt:i4>
      </vt:variant>
      <vt:variant>
        <vt:i4>505</vt:i4>
      </vt:variant>
      <vt:variant>
        <vt:i4>0</vt:i4>
      </vt:variant>
      <vt:variant>
        <vt:i4>5</vt:i4>
      </vt:variant>
      <vt:variant>
        <vt:lpwstr/>
      </vt:variant>
      <vt:variant>
        <vt:lpwstr>_Toc312151408</vt:lpwstr>
      </vt:variant>
      <vt:variant>
        <vt:i4>1441840</vt:i4>
      </vt:variant>
      <vt:variant>
        <vt:i4>499</vt:i4>
      </vt:variant>
      <vt:variant>
        <vt:i4>0</vt:i4>
      </vt:variant>
      <vt:variant>
        <vt:i4>5</vt:i4>
      </vt:variant>
      <vt:variant>
        <vt:lpwstr/>
      </vt:variant>
      <vt:variant>
        <vt:lpwstr>_Toc312151407</vt:lpwstr>
      </vt:variant>
      <vt:variant>
        <vt:i4>1441840</vt:i4>
      </vt:variant>
      <vt:variant>
        <vt:i4>493</vt:i4>
      </vt:variant>
      <vt:variant>
        <vt:i4>0</vt:i4>
      </vt:variant>
      <vt:variant>
        <vt:i4>5</vt:i4>
      </vt:variant>
      <vt:variant>
        <vt:lpwstr/>
      </vt:variant>
      <vt:variant>
        <vt:lpwstr>_Toc312151406</vt:lpwstr>
      </vt:variant>
      <vt:variant>
        <vt:i4>1441840</vt:i4>
      </vt:variant>
      <vt:variant>
        <vt:i4>487</vt:i4>
      </vt:variant>
      <vt:variant>
        <vt:i4>0</vt:i4>
      </vt:variant>
      <vt:variant>
        <vt:i4>5</vt:i4>
      </vt:variant>
      <vt:variant>
        <vt:lpwstr/>
      </vt:variant>
      <vt:variant>
        <vt:lpwstr>_Toc312151405</vt:lpwstr>
      </vt:variant>
      <vt:variant>
        <vt:i4>1441840</vt:i4>
      </vt:variant>
      <vt:variant>
        <vt:i4>481</vt:i4>
      </vt:variant>
      <vt:variant>
        <vt:i4>0</vt:i4>
      </vt:variant>
      <vt:variant>
        <vt:i4>5</vt:i4>
      </vt:variant>
      <vt:variant>
        <vt:lpwstr/>
      </vt:variant>
      <vt:variant>
        <vt:lpwstr>_Toc312151404</vt:lpwstr>
      </vt:variant>
      <vt:variant>
        <vt:i4>1441840</vt:i4>
      </vt:variant>
      <vt:variant>
        <vt:i4>475</vt:i4>
      </vt:variant>
      <vt:variant>
        <vt:i4>0</vt:i4>
      </vt:variant>
      <vt:variant>
        <vt:i4>5</vt:i4>
      </vt:variant>
      <vt:variant>
        <vt:lpwstr/>
      </vt:variant>
      <vt:variant>
        <vt:lpwstr>_Toc312151403</vt:lpwstr>
      </vt:variant>
      <vt:variant>
        <vt:i4>1441840</vt:i4>
      </vt:variant>
      <vt:variant>
        <vt:i4>469</vt:i4>
      </vt:variant>
      <vt:variant>
        <vt:i4>0</vt:i4>
      </vt:variant>
      <vt:variant>
        <vt:i4>5</vt:i4>
      </vt:variant>
      <vt:variant>
        <vt:lpwstr/>
      </vt:variant>
      <vt:variant>
        <vt:lpwstr>_Toc312151402</vt:lpwstr>
      </vt:variant>
      <vt:variant>
        <vt:i4>1441840</vt:i4>
      </vt:variant>
      <vt:variant>
        <vt:i4>463</vt:i4>
      </vt:variant>
      <vt:variant>
        <vt:i4>0</vt:i4>
      </vt:variant>
      <vt:variant>
        <vt:i4>5</vt:i4>
      </vt:variant>
      <vt:variant>
        <vt:lpwstr/>
      </vt:variant>
      <vt:variant>
        <vt:lpwstr>_Toc312151401</vt:lpwstr>
      </vt:variant>
      <vt:variant>
        <vt:i4>1441840</vt:i4>
      </vt:variant>
      <vt:variant>
        <vt:i4>457</vt:i4>
      </vt:variant>
      <vt:variant>
        <vt:i4>0</vt:i4>
      </vt:variant>
      <vt:variant>
        <vt:i4>5</vt:i4>
      </vt:variant>
      <vt:variant>
        <vt:lpwstr/>
      </vt:variant>
      <vt:variant>
        <vt:lpwstr>_Toc312151400</vt:lpwstr>
      </vt:variant>
      <vt:variant>
        <vt:i4>2031671</vt:i4>
      </vt:variant>
      <vt:variant>
        <vt:i4>451</vt:i4>
      </vt:variant>
      <vt:variant>
        <vt:i4>0</vt:i4>
      </vt:variant>
      <vt:variant>
        <vt:i4>5</vt:i4>
      </vt:variant>
      <vt:variant>
        <vt:lpwstr/>
      </vt:variant>
      <vt:variant>
        <vt:lpwstr>_Toc312151399</vt:lpwstr>
      </vt:variant>
      <vt:variant>
        <vt:i4>2031671</vt:i4>
      </vt:variant>
      <vt:variant>
        <vt:i4>445</vt:i4>
      </vt:variant>
      <vt:variant>
        <vt:i4>0</vt:i4>
      </vt:variant>
      <vt:variant>
        <vt:i4>5</vt:i4>
      </vt:variant>
      <vt:variant>
        <vt:lpwstr/>
      </vt:variant>
      <vt:variant>
        <vt:lpwstr>_Toc312151398</vt:lpwstr>
      </vt:variant>
      <vt:variant>
        <vt:i4>2031671</vt:i4>
      </vt:variant>
      <vt:variant>
        <vt:i4>439</vt:i4>
      </vt:variant>
      <vt:variant>
        <vt:i4>0</vt:i4>
      </vt:variant>
      <vt:variant>
        <vt:i4>5</vt:i4>
      </vt:variant>
      <vt:variant>
        <vt:lpwstr/>
      </vt:variant>
      <vt:variant>
        <vt:lpwstr>_Toc312151397</vt:lpwstr>
      </vt:variant>
      <vt:variant>
        <vt:i4>2031671</vt:i4>
      </vt:variant>
      <vt:variant>
        <vt:i4>433</vt:i4>
      </vt:variant>
      <vt:variant>
        <vt:i4>0</vt:i4>
      </vt:variant>
      <vt:variant>
        <vt:i4>5</vt:i4>
      </vt:variant>
      <vt:variant>
        <vt:lpwstr/>
      </vt:variant>
      <vt:variant>
        <vt:lpwstr>_Toc312151396</vt:lpwstr>
      </vt:variant>
      <vt:variant>
        <vt:i4>2031671</vt:i4>
      </vt:variant>
      <vt:variant>
        <vt:i4>427</vt:i4>
      </vt:variant>
      <vt:variant>
        <vt:i4>0</vt:i4>
      </vt:variant>
      <vt:variant>
        <vt:i4>5</vt:i4>
      </vt:variant>
      <vt:variant>
        <vt:lpwstr/>
      </vt:variant>
      <vt:variant>
        <vt:lpwstr>_Toc312151395</vt:lpwstr>
      </vt:variant>
      <vt:variant>
        <vt:i4>2031671</vt:i4>
      </vt:variant>
      <vt:variant>
        <vt:i4>421</vt:i4>
      </vt:variant>
      <vt:variant>
        <vt:i4>0</vt:i4>
      </vt:variant>
      <vt:variant>
        <vt:i4>5</vt:i4>
      </vt:variant>
      <vt:variant>
        <vt:lpwstr/>
      </vt:variant>
      <vt:variant>
        <vt:lpwstr>_Toc312151394</vt:lpwstr>
      </vt:variant>
      <vt:variant>
        <vt:i4>2031671</vt:i4>
      </vt:variant>
      <vt:variant>
        <vt:i4>415</vt:i4>
      </vt:variant>
      <vt:variant>
        <vt:i4>0</vt:i4>
      </vt:variant>
      <vt:variant>
        <vt:i4>5</vt:i4>
      </vt:variant>
      <vt:variant>
        <vt:lpwstr/>
      </vt:variant>
      <vt:variant>
        <vt:lpwstr>_Toc312151393</vt:lpwstr>
      </vt:variant>
      <vt:variant>
        <vt:i4>2031671</vt:i4>
      </vt:variant>
      <vt:variant>
        <vt:i4>409</vt:i4>
      </vt:variant>
      <vt:variant>
        <vt:i4>0</vt:i4>
      </vt:variant>
      <vt:variant>
        <vt:i4>5</vt:i4>
      </vt:variant>
      <vt:variant>
        <vt:lpwstr/>
      </vt:variant>
      <vt:variant>
        <vt:lpwstr>_Toc312151392</vt:lpwstr>
      </vt:variant>
      <vt:variant>
        <vt:i4>2031671</vt:i4>
      </vt:variant>
      <vt:variant>
        <vt:i4>403</vt:i4>
      </vt:variant>
      <vt:variant>
        <vt:i4>0</vt:i4>
      </vt:variant>
      <vt:variant>
        <vt:i4>5</vt:i4>
      </vt:variant>
      <vt:variant>
        <vt:lpwstr/>
      </vt:variant>
      <vt:variant>
        <vt:lpwstr>_Toc312151391</vt:lpwstr>
      </vt:variant>
      <vt:variant>
        <vt:i4>2031671</vt:i4>
      </vt:variant>
      <vt:variant>
        <vt:i4>397</vt:i4>
      </vt:variant>
      <vt:variant>
        <vt:i4>0</vt:i4>
      </vt:variant>
      <vt:variant>
        <vt:i4>5</vt:i4>
      </vt:variant>
      <vt:variant>
        <vt:lpwstr/>
      </vt:variant>
      <vt:variant>
        <vt:lpwstr>_Toc312151390</vt:lpwstr>
      </vt:variant>
      <vt:variant>
        <vt:i4>1966135</vt:i4>
      </vt:variant>
      <vt:variant>
        <vt:i4>391</vt:i4>
      </vt:variant>
      <vt:variant>
        <vt:i4>0</vt:i4>
      </vt:variant>
      <vt:variant>
        <vt:i4>5</vt:i4>
      </vt:variant>
      <vt:variant>
        <vt:lpwstr/>
      </vt:variant>
      <vt:variant>
        <vt:lpwstr>_Toc312151389</vt:lpwstr>
      </vt:variant>
      <vt:variant>
        <vt:i4>1966135</vt:i4>
      </vt:variant>
      <vt:variant>
        <vt:i4>385</vt:i4>
      </vt:variant>
      <vt:variant>
        <vt:i4>0</vt:i4>
      </vt:variant>
      <vt:variant>
        <vt:i4>5</vt:i4>
      </vt:variant>
      <vt:variant>
        <vt:lpwstr/>
      </vt:variant>
      <vt:variant>
        <vt:lpwstr>_Toc312151388</vt:lpwstr>
      </vt:variant>
      <vt:variant>
        <vt:i4>1966135</vt:i4>
      </vt:variant>
      <vt:variant>
        <vt:i4>379</vt:i4>
      </vt:variant>
      <vt:variant>
        <vt:i4>0</vt:i4>
      </vt:variant>
      <vt:variant>
        <vt:i4>5</vt:i4>
      </vt:variant>
      <vt:variant>
        <vt:lpwstr/>
      </vt:variant>
      <vt:variant>
        <vt:lpwstr>_Toc312151387</vt:lpwstr>
      </vt:variant>
      <vt:variant>
        <vt:i4>1966135</vt:i4>
      </vt:variant>
      <vt:variant>
        <vt:i4>373</vt:i4>
      </vt:variant>
      <vt:variant>
        <vt:i4>0</vt:i4>
      </vt:variant>
      <vt:variant>
        <vt:i4>5</vt:i4>
      </vt:variant>
      <vt:variant>
        <vt:lpwstr/>
      </vt:variant>
      <vt:variant>
        <vt:lpwstr>_Toc312151386</vt:lpwstr>
      </vt:variant>
      <vt:variant>
        <vt:i4>1966135</vt:i4>
      </vt:variant>
      <vt:variant>
        <vt:i4>367</vt:i4>
      </vt:variant>
      <vt:variant>
        <vt:i4>0</vt:i4>
      </vt:variant>
      <vt:variant>
        <vt:i4>5</vt:i4>
      </vt:variant>
      <vt:variant>
        <vt:lpwstr/>
      </vt:variant>
      <vt:variant>
        <vt:lpwstr>_Toc312151385</vt:lpwstr>
      </vt:variant>
      <vt:variant>
        <vt:i4>1966135</vt:i4>
      </vt:variant>
      <vt:variant>
        <vt:i4>361</vt:i4>
      </vt:variant>
      <vt:variant>
        <vt:i4>0</vt:i4>
      </vt:variant>
      <vt:variant>
        <vt:i4>5</vt:i4>
      </vt:variant>
      <vt:variant>
        <vt:lpwstr/>
      </vt:variant>
      <vt:variant>
        <vt:lpwstr>_Toc312151384</vt:lpwstr>
      </vt:variant>
      <vt:variant>
        <vt:i4>1966135</vt:i4>
      </vt:variant>
      <vt:variant>
        <vt:i4>355</vt:i4>
      </vt:variant>
      <vt:variant>
        <vt:i4>0</vt:i4>
      </vt:variant>
      <vt:variant>
        <vt:i4>5</vt:i4>
      </vt:variant>
      <vt:variant>
        <vt:lpwstr/>
      </vt:variant>
      <vt:variant>
        <vt:lpwstr>_Toc312151383</vt:lpwstr>
      </vt:variant>
      <vt:variant>
        <vt:i4>1966135</vt:i4>
      </vt:variant>
      <vt:variant>
        <vt:i4>349</vt:i4>
      </vt:variant>
      <vt:variant>
        <vt:i4>0</vt:i4>
      </vt:variant>
      <vt:variant>
        <vt:i4>5</vt:i4>
      </vt:variant>
      <vt:variant>
        <vt:lpwstr/>
      </vt:variant>
      <vt:variant>
        <vt:lpwstr>_Toc312151382</vt:lpwstr>
      </vt:variant>
      <vt:variant>
        <vt:i4>1966135</vt:i4>
      </vt:variant>
      <vt:variant>
        <vt:i4>343</vt:i4>
      </vt:variant>
      <vt:variant>
        <vt:i4>0</vt:i4>
      </vt:variant>
      <vt:variant>
        <vt:i4>5</vt:i4>
      </vt:variant>
      <vt:variant>
        <vt:lpwstr/>
      </vt:variant>
      <vt:variant>
        <vt:lpwstr>_Toc312151381</vt:lpwstr>
      </vt:variant>
      <vt:variant>
        <vt:i4>1966135</vt:i4>
      </vt:variant>
      <vt:variant>
        <vt:i4>337</vt:i4>
      </vt:variant>
      <vt:variant>
        <vt:i4>0</vt:i4>
      </vt:variant>
      <vt:variant>
        <vt:i4>5</vt:i4>
      </vt:variant>
      <vt:variant>
        <vt:lpwstr/>
      </vt:variant>
      <vt:variant>
        <vt:lpwstr>_Toc312151380</vt:lpwstr>
      </vt:variant>
      <vt:variant>
        <vt:i4>1114167</vt:i4>
      </vt:variant>
      <vt:variant>
        <vt:i4>331</vt:i4>
      </vt:variant>
      <vt:variant>
        <vt:i4>0</vt:i4>
      </vt:variant>
      <vt:variant>
        <vt:i4>5</vt:i4>
      </vt:variant>
      <vt:variant>
        <vt:lpwstr/>
      </vt:variant>
      <vt:variant>
        <vt:lpwstr>_Toc312151379</vt:lpwstr>
      </vt:variant>
      <vt:variant>
        <vt:i4>1114167</vt:i4>
      </vt:variant>
      <vt:variant>
        <vt:i4>325</vt:i4>
      </vt:variant>
      <vt:variant>
        <vt:i4>0</vt:i4>
      </vt:variant>
      <vt:variant>
        <vt:i4>5</vt:i4>
      </vt:variant>
      <vt:variant>
        <vt:lpwstr/>
      </vt:variant>
      <vt:variant>
        <vt:lpwstr>_Toc312151378</vt:lpwstr>
      </vt:variant>
      <vt:variant>
        <vt:i4>1114167</vt:i4>
      </vt:variant>
      <vt:variant>
        <vt:i4>319</vt:i4>
      </vt:variant>
      <vt:variant>
        <vt:i4>0</vt:i4>
      </vt:variant>
      <vt:variant>
        <vt:i4>5</vt:i4>
      </vt:variant>
      <vt:variant>
        <vt:lpwstr/>
      </vt:variant>
      <vt:variant>
        <vt:lpwstr>_Toc312151377</vt:lpwstr>
      </vt:variant>
      <vt:variant>
        <vt:i4>1114167</vt:i4>
      </vt:variant>
      <vt:variant>
        <vt:i4>313</vt:i4>
      </vt:variant>
      <vt:variant>
        <vt:i4>0</vt:i4>
      </vt:variant>
      <vt:variant>
        <vt:i4>5</vt:i4>
      </vt:variant>
      <vt:variant>
        <vt:lpwstr/>
      </vt:variant>
      <vt:variant>
        <vt:lpwstr>_Toc312151376</vt:lpwstr>
      </vt:variant>
      <vt:variant>
        <vt:i4>1114167</vt:i4>
      </vt:variant>
      <vt:variant>
        <vt:i4>307</vt:i4>
      </vt:variant>
      <vt:variant>
        <vt:i4>0</vt:i4>
      </vt:variant>
      <vt:variant>
        <vt:i4>5</vt:i4>
      </vt:variant>
      <vt:variant>
        <vt:lpwstr/>
      </vt:variant>
      <vt:variant>
        <vt:lpwstr>_Toc312151375</vt:lpwstr>
      </vt:variant>
      <vt:variant>
        <vt:i4>1114167</vt:i4>
      </vt:variant>
      <vt:variant>
        <vt:i4>301</vt:i4>
      </vt:variant>
      <vt:variant>
        <vt:i4>0</vt:i4>
      </vt:variant>
      <vt:variant>
        <vt:i4>5</vt:i4>
      </vt:variant>
      <vt:variant>
        <vt:lpwstr/>
      </vt:variant>
      <vt:variant>
        <vt:lpwstr>_Toc312151374</vt:lpwstr>
      </vt:variant>
      <vt:variant>
        <vt:i4>1114167</vt:i4>
      </vt:variant>
      <vt:variant>
        <vt:i4>295</vt:i4>
      </vt:variant>
      <vt:variant>
        <vt:i4>0</vt:i4>
      </vt:variant>
      <vt:variant>
        <vt:i4>5</vt:i4>
      </vt:variant>
      <vt:variant>
        <vt:lpwstr/>
      </vt:variant>
      <vt:variant>
        <vt:lpwstr>_Toc312151373</vt:lpwstr>
      </vt:variant>
      <vt:variant>
        <vt:i4>1114167</vt:i4>
      </vt:variant>
      <vt:variant>
        <vt:i4>289</vt:i4>
      </vt:variant>
      <vt:variant>
        <vt:i4>0</vt:i4>
      </vt:variant>
      <vt:variant>
        <vt:i4>5</vt:i4>
      </vt:variant>
      <vt:variant>
        <vt:lpwstr/>
      </vt:variant>
      <vt:variant>
        <vt:lpwstr>_Toc312151372</vt:lpwstr>
      </vt:variant>
      <vt:variant>
        <vt:i4>1114167</vt:i4>
      </vt:variant>
      <vt:variant>
        <vt:i4>283</vt:i4>
      </vt:variant>
      <vt:variant>
        <vt:i4>0</vt:i4>
      </vt:variant>
      <vt:variant>
        <vt:i4>5</vt:i4>
      </vt:variant>
      <vt:variant>
        <vt:lpwstr/>
      </vt:variant>
      <vt:variant>
        <vt:lpwstr>_Toc312151371</vt:lpwstr>
      </vt:variant>
      <vt:variant>
        <vt:i4>1114167</vt:i4>
      </vt:variant>
      <vt:variant>
        <vt:i4>277</vt:i4>
      </vt:variant>
      <vt:variant>
        <vt:i4>0</vt:i4>
      </vt:variant>
      <vt:variant>
        <vt:i4>5</vt:i4>
      </vt:variant>
      <vt:variant>
        <vt:lpwstr/>
      </vt:variant>
      <vt:variant>
        <vt:lpwstr>_Toc312151370</vt:lpwstr>
      </vt:variant>
      <vt:variant>
        <vt:i4>1048631</vt:i4>
      </vt:variant>
      <vt:variant>
        <vt:i4>271</vt:i4>
      </vt:variant>
      <vt:variant>
        <vt:i4>0</vt:i4>
      </vt:variant>
      <vt:variant>
        <vt:i4>5</vt:i4>
      </vt:variant>
      <vt:variant>
        <vt:lpwstr/>
      </vt:variant>
      <vt:variant>
        <vt:lpwstr>_Toc312151369</vt:lpwstr>
      </vt:variant>
      <vt:variant>
        <vt:i4>1048631</vt:i4>
      </vt:variant>
      <vt:variant>
        <vt:i4>265</vt:i4>
      </vt:variant>
      <vt:variant>
        <vt:i4>0</vt:i4>
      </vt:variant>
      <vt:variant>
        <vt:i4>5</vt:i4>
      </vt:variant>
      <vt:variant>
        <vt:lpwstr/>
      </vt:variant>
      <vt:variant>
        <vt:lpwstr>_Toc312151368</vt:lpwstr>
      </vt:variant>
      <vt:variant>
        <vt:i4>1048631</vt:i4>
      </vt:variant>
      <vt:variant>
        <vt:i4>259</vt:i4>
      </vt:variant>
      <vt:variant>
        <vt:i4>0</vt:i4>
      </vt:variant>
      <vt:variant>
        <vt:i4>5</vt:i4>
      </vt:variant>
      <vt:variant>
        <vt:lpwstr/>
      </vt:variant>
      <vt:variant>
        <vt:lpwstr>_Toc312151367</vt:lpwstr>
      </vt:variant>
      <vt:variant>
        <vt:i4>1048631</vt:i4>
      </vt:variant>
      <vt:variant>
        <vt:i4>253</vt:i4>
      </vt:variant>
      <vt:variant>
        <vt:i4>0</vt:i4>
      </vt:variant>
      <vt:variant>
        <vt:i4>5</vt:i4>
      </vt:variant>
      <vt:variant>
        <vt:lpwstr/>
      </vt:variant>
      <vt:variant>
        <vt:lpwstr>_Toc312151366</vt:lpwstr>
      </vt:variant>
      <vt:variant>
        <vt:i4>1048631</vt:i4>
      </vt:variant>
      <vt:variant>
        <vt:i4>247</vt:i4>
      </vt:variant>
      <vt:variant>
        <vt:i4>0</vt:i4>
      </vt:variant>
      <vt:variant>
        <vt:i4>5</vt:i4>
      </vt:variant>
      <vt:variant>
        <vt:lpwstr/>
      </vt:variant>
      <vt:variant>
        <vt:lpwstr>_Toc312151365</vt:lpwstr>
      </vt:variant>
      <vt:variant>
        <vt:i4>1048631</vt:i4>
      </vt:variant>
      <vt:variant>
        <vt:i4>241</vt:i4>
      </vt:variant>
      <vt:variant>
        <vt:i4>0</vt:i4>
      </vt:variant>
      <vt:variant>
        <vt:i4>5</vt:i4>
      </vt:variant>
      <vt:variant>
        <vt:lpwstr/>
      </vt:variant>
      <vt:variant>
        <vt:lpwstr>_Toc312151364</vt:lpwstr>
      </vt:variant>
      <vt:variant>
        <vt:i4>1048631</vt:i4>
      </vt:variant>
      <vt:variant>
        <vt:i4>235</vt:i4>
      </vt:variant>
      <vt:variant>
        <vt:i4>0</vt:i4>
      </vt:variant>
      <vt:variant>
        <vt:i4>5</vt:i4>
      </vt:variant>
      <vt:variant>
        <vt:lpwstr/>
      </vt:variant>
      <vt:variant>
        <vt:lpwstr>_Toc312151363</vt:lpwstr>
      </vt:variant>
      <vt:variant>
        <vt:i4>1048631</vt:i4>
      </vt:variant>
      <vt:variant>
        <vt:i4>229</vt:i4>
      </vt:variant>
      <vt:variant>
        <vt:i4>0</vt:i4>
      </vt:variant>
      <vt:variant>
        <vt:i4>5</vt:i4>
      </vt:variant>
      <vt:variant>
        <vt:lpwstr/>
      </vt:variant>
      <vt:variant>
        <vt:lpwstr>_Toc312151362</vt:lpwstr>
      </vt:variant>
      <vt:variant>
        <vt:i4>1048631</vt:i4>
      </vt:variant>
      <vt:variant>
        <vt:i4>223</vt:i4>
      </vt:variant>
      <vt:variant>
        <vt:i4>0</vt:i4>
      </vt:variant>
      <vt:variant>
        <vt:i4>5</vt:i4>
      </vt:variant>
      <vt:variant>
        <vt:lpwstr/>
      </vt:variant>
      <vt:variant>
        <vt:lpwstr>_Toc312151361</vt:lpwstr>
      </vt:variant>
      <vt:variant>
        <vt:i4>1048631</vt:i4>
      </vt:variant>
      <vt:variant>
        <vt:i4>217</vt:i4>
      </vt:variant>
      <vt:variant>
        <vt:i4>0</vt:i4>
      </vt:variant>
      <vt:variant>
        <vt:i4>5</vt:i4>
      </vt:variant>
      <vt:variant>
        <vt:lpwstr/>
      </vt:variant>
      <vt:variant>
        <vt:lpwstr>_Toc312151360</vt:lpwstr>
      </vt:variant>
      <vt:variant>
        <vt:i4>1245239</vt:i4>
      </vt:variant>
      <vt:variant>
        <vt:i4>211</vt:i4>
      </vt:variant>
      <vt:variant>
        <vt:i4>0</vt:i4>
      </vt:variant>
      <vt:variant>
        <vt:i4>5</vt:i4>
      </vt:variant>
      <vt:variant>
        <vt:lpwstr/>
      </vt:variant>
      <vt:variant>
        <vt:lpwstr>_Toc312151359</vt:lpwstr>
      </vt:variant>
      <vt:variant>
        <vt:i4>1245239</vt:i4>
      </vt:variant>
      <vt:variant>
        <vt:i4>205</vt:i4>
      </vt:variant>
      <vt:variant>
        <vt:i4>0</vt:i4>
      </vt:variant>
      <vt:variant>
        <vt:i4>5</vt:i4>
      </vt:variant>
      <vt:variant>
        <vt:lpwstr/>
      </vt:variant>
      <vt:variant>
        <vt:lpwstr>_Toc312151358</vt:lpwstr>
      </vt:variant>
      <vt:variant>
        <vt:i4>1245239</vt:i4>
      </vt:variant>
      <vt:variant>
        <vt:i4>199</vt:i4>
      </vt:variant>
      <vt:variant>
        <vt:i4>0</vt:i4>
      </vt:variant>
      <vt:variant>
        <vt:i4>5</vt:i4>
      </vt:variant>
      <vt:variant>
        <vt:lpwstr/>
      </vt:variant>
      <vt:variant>
        <vt:lpwstr>_Toc312151357</vt:lpwstr>
      </vt:variant>
      <vt:variant>
        <vt:i4>1245239</vt:i4>
      </vt:variant>
      <vt:variant>
        <vt:i4>193</vt:i4>
      </vt:variant>
      <vt:variant>
        <vt:i4>0</vt:i4>
      </vt:variant>
      <vt:variant>
        <vt:i4>5</vt:i4>
      </vt:variant>
      <vt:variant>
        <vt:lpwstr/>
      </vt:variant>
      <vt:variant>
        <vt:lpwstr>_Toc312151356</vt:lpwstr>
      </vt:variant>
      <vt:variant>
        <vt:i4>1245239</vt:i4>
      </vt:variant>
      <vt:variant>
        <vt:i4>187</vt:i4>
      </vt:variant>
      <vt:variant>
        <vt:i4>0</vt:i4>
      </vt:variant>
      <vt:variant>
        <vt:i4>5</vt:i4>
      </vt:variant>
      <vt:variant>
        <vt:lpwstr/>
      </vt:variant>
      <vt:variant>
        <vt:lpwstr>_Toc312151355</vt:lpwstr>
      </vt:variant>
      <vt:variant>
        <vt:i4>1245239</vt:i4>
      </vt:variant>
      <vt:variant>
        <vt:i4>181</vt:i4>
      </vt:variant>
      <vt:variant>
        <vt:i4>0</vt:i4>
      </vt:variant>
      <vt:variant>
        <vt:i4>5</vt:i4>
      </vt:variant>
      <vt:variant>
        <vt:lpwstr/>
      </vt:variant>
      <vt:variant>
        <vt:lpwstr>_Toc312151354</vt:lpwstr>
      </vt:variant>
      <vt:variant>
        <vt:i4>1245239</vt:i4>
      </vt:variant>
      <vt:variant>
        <vt:i4>175</vt:i4>
      </vt:variant>
      <vt:variant>
        <vt:i4>0</vt:i4>
      </vt:variant>
      <vt:variant>
        <vt:i4>5</vt:i4>
      </vt:variant>
      <vt:variant>
        <vt:lpwstr/>
      </vt:variant>
      <vt:variant>
        <vt:lpwstr>_Toc312151353</vt:lpwstr>
      </vt:variant>
      <vt:variant>
        <vt:i4>1245239</vt:i4>
      </vt:variant>
      <vt:variant>
        <vt:i4>169</vt:i4>
      </vt:variant>
      <vt:variant>
        <vt:i4>0</vt:i4>
      </vt:variant>
      <vt:variant>
        <vt:i4>5</vt:i4>
      </vt:variant>
      <vt:variant>
        <vt:lpwstr/>
      </vt:variant>
      <vt:variant>
        <vt:lpwstr>_Toc312151352</vt:lpwstr>
      </vt:variant>
      <vt:variant>
        <vt:i4>1245239</vt:i4>
      </vt:variant>
      <vt:variant>
        <vt:i4>163</vt:i4>
      </vt:variant>
      <vt:variant>
        <vt:i4>0</vt:i4>
      </vt:variant>
      <vt:variant>
        <vt:i4>5</vt:i4>
      </vt:variant>
      <vt:variant>
        <vt:lpwstr/>
      </vt:variant>
      <vt:variant>
        <vt:lpwstr>_Toc312151351</vt:lpwstr>
      </vt:variant>
      <vt:variant>
        <vt:i4>1245239</vt:i4>
      </vt:variant>
      <vt:variant>
        <vt:i4>157</vt:i4>
      </vt:variant>
      <vt:variant>
        <vt:i4>0</vt:i4>
      </vt:variant>
      <vt:variant>
        <vt:i4>5</vt:i4>
      </vt:variant>
      <vt:variant>
        <vt:lpwstr/>
      </vt:variant>
      <vt:variant>
        <vt:lpwstr>_Toc312151350</vt:lpwstr>
      </vt:variant>
      <vt:variant>
        <vt:i4>1179703</vt:i4>
      </vt:variant>
      <vt:variant>
        <vt:i4>151</vt:i4>
      </vt:variant>
      <vt:variant>
        <vt:i4>0</vt:i4>
      </vt:variant>
      <vt:variant>
        <vt:i4>5</vt:i4>
      </vt:variant>
      <vt:variant>
        <vt:lpwstr/>
      </vt:variant>
      <vt:variant>
        <vt:lpwstr>_Toc312151349</vt:lpwstr>
      </vt:variant>
      <vt:variant>
        <vt:i4>1179703</vt:i4>
      </vt:variant>
      <vt:variant>
        <vt:i4>145</vt:i4>
      </vt:variant>
      <vt:variant>
        <vt:i4>0</vt:i4>
      </vt:variant>
      <vt:variant>
        <vt:i4>5</vt:i4>
      </vt:variant>
      <vt:variant>
        <vt:lpwstr/>
      </vt:variant>
      <vt:variant>
        <vt:lpwstr>_Toc312151348</vt:lpwstr>
      </vt:variant>
      <vt:variant>
        <vt:i4>1179703</vt:i4>
      </vt:variant>
      <vt:variant>
        <vt:i4>139</vt:i4>
      </vt:variant>
      <vt:variant>
        <vt:i4>0</vt:i4>
      </vt:variant>
      <vt:variant>
        <vt:i4>5</vt:i4>
      </vt:variant>
      <vt:variant>
        <vt:lpwstr/>
      </vt:variant>
      <vt:variant>
        <vt:lpwstr>_Toc312151347</vt:lpwstr>
      </vt:variant>
      <vt:variant>
        <vt:i4>1179703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_Toc312151346</vt:lpwstr>
      </vt:variant>
      <vt:variant>
        <vt:i4>1179703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_Toc312151345</vt:lpwstr>
      </vt:variant>
      <vt:variant>
        <vt:i4>1179703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_Toc312151344</vt:lpwstr>
      </vt:variant>
      <vt:variant>
        <vt:i4>1179703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_Toc312151343</vt:lpwstr>
      </vt:variant>
      <vt:variant>
        <vt:i4>1179703</vt:i4>
      </vt:variant>
      <vt:variant>
        <vt:i4>109</vt:i4>
      </vt:variant>
      <vt:variant>
        <vt:i4>0</vt:i4>
      </vt:variant>
      <vt:variant>
        <vt:i4>5</vt:i4>
      </vt:variant>
      <vt:variant>
        <vt:lpwstr/>
      </vt:variant>
      <vt:variant>
        <vt:lpwstr>_Toc312151342</vt:lpwstr>
      </vt:variant>
      <vt:variant>
        <vt:i4>1179703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_Toc312151341</vt:lpwstr>
      </vt:variant>
      <vt:variant>
        <vt:i4>2555992</vt:i4>
      </vt:variant>
      <vt:variant>
        <vt:i4>0</vt:i4>
      </vt:variant>
      <vt:variant>
        <vt:i4>0</vt:i4>
      </vt:variant>
      <vt:variant>
        <vt:i4>5</vt:i4>
      </vt:variant>
      <vt:variant>
        <vt:lpwstr>VEILEDER_kontrakter.doc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Sissel Hermansen Riise</cp:lastModifiedBy>
  <cp:revision>53</cp:revision>
  <dcterms:created xsi:type="dcterms:W3CDTF">2023-09-25T13:08:00Z</dcterms:created>
  <dcterms:modified xsi:type="dcterms:W3CDTF">2026-08-14T11:01:00Z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0x01010051DBDE3CE97AFC43A3D5A9620B50AC07</vt:lpwstr>
  </property>
  <property fmtid="{D5CDD505-2E9C-101B-9397-08002B2CF9AE}" pid="3" name="MediaServiceImageTags">
    <vt:lpwstr/>
  </property>
</Properties>
</file>